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5165D" w14:textId="77777777" w:rsidR="00A725D8" w:rsidRDefault="00326130" w:rsidP="00D247CA">
      <w:pPr>
        <w:pStyle w:val="Kop1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C949961" wp14:editId="2BCCF4A2">
            <wp:simplePos x="0" y="0"/>
            <wp:positionH relativeFrom="column">
              <wp:posOffset>5846445</wp:posOffset>
            </wp:positionH>
            <wp:positionV relativeFrom="paragraph">
              <wp:posOffset>-560705</wp:posOffset>
            </wp:positionV>
            <wp:extent cx="1028700" cy="1000125"/>
            <wp:effectExtent l="0" t="0" r="0" b="9525"/>
            <wp:wrapNone/>
            <wp:docPr id="2" name="Afbeelding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25D8">
        <w:rPr>
          <w:b/>
          <w:sz w:val="36"/>
          <w:szCs w:val="36"/>
        </w:rPr>
        <w:t>PROCES-VERBAAL VAN OVERDRACHT</w:t>
      </w:r>
    </w:p>
    <w:p w14:paraId="29C7AA7B" w14:textId="77777777" w:rsidR="00A725D8" w:rsidRPr="00D9128A" w:rsidRDefault="00A725D8" w:rsidP="00D9128A"/>
    <w:p w14:paraId="6BE3E91A" w14:textId="77777777" w:rsidR="00A725D8" w:rsidRPr="00B52021" w:rsidRDefault="00A725D8" w:rsidP="00EA5E1D">
      <w:pPr>
        <w:pStyle w:val="Kop3"/>
        <w:pBdr>
          <w:bottom w:val="single" w:sz="6" w:space="10" w:color="auto"/>
        </w:pBdr>
      </w:pPr>
      <w:r w:rsidRPr="00B52021">
        <w:t xml:space="preserve">Overdracht van werken naar </w:t>
      </w:r>
      <w:r w:rsidR="006C1A62">
        <w:t xml:space="preserve">afdeling </w:t>
      </w:r>
      <w:r w:rsidR="00744732">
        <w:t>Programmering</w:t>
      </w:r>
      <w:r w:rsidRPr="00B52021">
        <w:t xml:space="preserve"> </w:t>
      </w:r>
    </w:p>
    <w:p w14:paraId="21728208" w14:textId="77777777" w:rsidR="00A725D8" w:rsidRPr="000972DD" w:rsidRDefault="00A725D8" w:rsidP="00F063A8">
      <w:pPr>
        <w:pStyle w:val="Kop2"/>
        <w:rPr>
          <w:i w:val="0"/>
          <w:sz w:val="24"/>
          <w:szCs w:val="24"/>
        </w:rPr>
      </w:pPr>
      <w:r w:rsidRPr="000972DD">
        <w:rPr>
          <w:i w:val="0"/>
          <w:sz w:val="24"/>
          <w:szCs w:val="24"/>
        </w:rPr>
        <w:t xml:space="preserve">Over te dragen project: </w:t>
      </w:r>
    </w:p>
    <w:p w14:paraId="40F342D9" w14:textId="77777777" w:rsidR="00A725D8" w:rsidRDefault="00A725D8" w:rsidP="00DD06DA">
      <w:pPr>
        <w:pBdr>
          <w:bottom w:val="single" w:sz="6" w:space="1" w:color="auto"/>
        </w:pBdr>
        <w:rPr>
          <w:rFonts w:ascii="Arial" w:hAnsi="Arial" w:cs="Arial"/>
          <w:sz w:val="24"/>
        </w:rPr>
      </w:pPr>
    </w:p>
    <w:p w14:paraId="4F5865C8" w14:textId="77777777" w:rsidR="00A725D8" w:rsidRDefault="00A725D8" w:rsidP="00DD06DA">
      <w:pPr>
        <w:rPr>
          <w:rFonts w:ascii="Arial" w:hAnsi="Arial" w:cs="Arial"/>
          <w:sz w:val="24"/>
        </w:rPr>
      </w:pPr>
    </w:p>
    <w:p w14:paraId="0D459987" w14:textId="77777777" w:rsidR="00A725D8" w:rsidRPr="000972DD" w:rsidRDefault="00A725D8" w:rsidP="00DD06DA">
      <w:pPr>
        <w:rPr>
          <w:rFonts w:ascii="Arial" w:hAnsi="Arial" w:cs="Arial"/>
          <w:b/>
          <w:sz w:val="24"/>
        </w:rPr>
      </w:pPr>
      <w:r w:rsidRPr="000972DD">
        <w:rPr>
          <w:rFonts w:ascii="Arial" w:hAnsi="Arial" w:cs="Arial"/>
          <w:b/>
          <w:sz w:val="24"/>
        </w:rPr>
        <w:t>Omschrijving project:</w:t>
      </w:r>
    </w:p>
    <w:p w14:paraId="421F8AC9" w14:textId="77777777" w:rsidR="00A725D8" w:rsidRDefault="00A725D8" w:rsidP="00DC31D5">
      <w:pPr>
        <w:autoSpaceDE w:val="0"/>
        <w:autoSpaceDN w:val="0"/>
        <w:adjustRightInd w:val="0"/>
        <w:rPr>
          <w:rFonts w:ascii="Arial" w:hAnsi="Arial" w:cs="Arial"/>
        </w:rPr>
      </w:pPr>
    </w:p>
    <w:p w14:paraId="4F1C2A71" w14:textId="77777777" w:rsidR="00A725D8" w:rsidRDefault="00A725D8" w:rsidP="00DC31D5">
      <w:pPr>
        <w:autoSpaceDE w:val="0"/>
        <w:autoSpaceDN w:val="0"/>
        <w:adjustRightInd w:val="0"/>
        <w:rPr>
          <w:rFonts w:ascii="Arial" w:hAnsi="Arial" w:cs="Arial"/>
        </w:rPr>
      </w:pPr>
    </w:p>
    <w:p w14:paraId="069520B3" w14:textId="77777777" w:rsidR="00A725D8" w:rsidRDefault="00A725D8" w:rsidP="00DC31D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Ede</w:t>
      </w:r>
    </w:p>
    <w:p w14:paraId="221418DE" w14:textId="77777777" w:rsidR="00A725D8" w:rsidRDefault="00A725D8" w:rsidP="00DC31D5">
      <w:pPr>
        <w:autoSpaceDE w:val="0"/>
        <w:autoSpaceDN w:val="0"/>
        <w:adjustRightInd w:val="0"/>
        <w:rPr>
          <w:rFonts w:ascii="Arial" w:hAnsi="Arial" w:cs="Arial"/>
        </w:rPr>
      </w:pPr>
    </w:p>
    <w:p w14:paraId="780ACC12" w14:textId="4758CB4B" w:rsidR="00A725D8" w:rsidRDefault="005D042D" w:rsidP="00DC31D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Op &lt;datum&gt; vond de beheer</w:t>
      </w:r>
      <w:r w:rsidR="00A725D8">
        <w:rPr>
          <w:rFonts w:ascii="Arial" w:hAnsi="Arial" w:cs="Arial"/>
        </w:rPr>
        <w:t xml:space="preserve">overdracht plaats van de opdrachtgever naar de afdeling </w:t>
      </w:r>
      <w:r w:rsidR="008C5608">
        <w:rPr>
          <w:rFonts w:ascii="Arial" w:hAnsi="Arial" w:cs="Arial"/>
        </w:rPr>
        <w:t>Programmering</w:t>
      </w:r>
      <w:r w:rsidR="00A725D8">
        <w:rPr>
          <w:rFonts w:ascii="Arial" w:hAnsi="Arial" w:cs="Arial"/>
        </w:rPr>
        <w:t xml:space="preserve"> van de werken:</w:t>
      </w:r>
    </w:p>
    <w:p w14:paraId="5143BD0F" w14:textId="77777777" w:rsidR="00A725D8" w:rsidRDefault="008C5608" w:rsidP="00EA2C5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Naam:</w:t>
      </w:r>
    </w:p>
    <w:p w14:paraId="2EB8BF4B" w14:textId="77777777" w:rsidR="008C5608" w:rsidRDefault="008C5608" w:rsidP="00EA2C5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Projectnummer:</w:t>
      </w:r>
    </w:p>
    <w:p w14:paraId="008F67BB" w14:textId="77777777" w:rsidR="008C5608" w:rsidRPr="00B52021" w:rsidRDefault="008C5608" w:rsidP="00EA2C5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Besteknummer:</w:t>
      </w:r>
    </w:p>
    <w:p w14:paraId="188B2F5A" w14:textId="77777777" w:rsidR="00A725D8" w:rsidRDefault="00A725D8" w:rsidP="00DC31D5">
      <w:pPr>
        <w:autoSpaceDE w:val="0"/>
        <w:autoSpaceDN w:val="0"/>
        <w:adjustRightInd w:val="0"/>
        <w:rPr>
          <w:rFonts w:ascii="Arial" w:hAnsi="Arial" w:cs="Arial"/>
        </w:rPr>
      </w:pPr>
    </w:p>
    <w:p w14:paraId="707517DA" w14:textId="4F6CB591" w:rsidR="00A725D8" w:rsidRDefault="00A725D8" w:rsidP="00DC31D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De overgedragen werken bevinden zich op de locatie </w:t>
      </w:r>
      <w:r w:rsidR="008C5608">
        <w:rPr>
          <w:rFonts w:ascii="Arial" w:hAnsi="Arial" w:cs="Arial"/>
        </w:rPr>
        <w:t>&lt;locatie&gt;</w:t>
      </w:r>
      <w:r>
        <w:rPr>
          <w:rFonts w:ascii="Arial" w:hAnsi="Arial" w:cs="Arial"/>
        </w:rPr>
        <w:t>, binnen de op</w:t>
      </w:r>
      <w:r w:rsidR="00022CDB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aangehechte kaart aangegeven projectgrens (bijlage 1).</w:t>
      </w:r>
    </w:p>
    <w:p w14:paraId="5720F367" w14:textId="77777777" w:rsidR="005D042D" w:rsidRDefault="005D042D" w:rsidP="00DC31D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Dossiernummer:</w:t>
      </w:r>
    </w:p>
    <w:p w14:paraId="2626998D" w14:textId="77777777" w:rsidR="008C5608" w:rsidRDefault="008C5608" w:rsidP="00DC31D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Aannemer(s):</w:t>
      </w:r>
    </w:p>
    <w:p w14:paraId="31DD759D" w14:textId="77777777" w:rsidR="00A725D8" w:rsidRDefault="008C5608" w:rsidP="00DC31D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Aanvangsdatum werk:</w:t>
      </w:r>
    </w:p>
    <w:p w14:paraId="17F5D524" w14:textId="77777777" w:rsidR="008C5608" w:rsidRDefault="008C5608" w:rsidP="008C5608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Aanbestedingsdatum:</w:t>
      </w:r>
    </w:p>
    <w:p w14:paraId="4CFE7608" w14:textId="77777777" w:rsidR="008C5608" w:rsidRDefault="008C5608" w:rsidP="008C5608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Aanneemsom:</w:t>
      </w:r>
    </w:p>
    <w:p w14:paraId="5902F456" w14:textId="77777777" w:rsidR="008C5608" w:rsidRDefault="00FB3F33" w:rsidP="008C5608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Som nazorg en onderhoud groen: </w:t>
      </w:r>
    </w:p>
    <w:p w14:paraId="61646281" w14:textId="77777777" w:rsidR="00A725D8" w:rsidRDefault="004D1184" w:rsidP="00DD06D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(over te boeken naar afdeling Programmering nr. …………)</w:t>
      </w:r>
      <w:r w:rsidR="00D60629">
        <w:rPr>
          <w:rFonts w:ascii="Arial" w:hAnsi="Arial" w:cs="Arial"/>
          <w:sz w:val="16"/>
          <w:szCs w:val="16"/>
        </w:rPr>
        <w:t xml:space="preserve"> NOG TOE TE VOEGEN</w:t>
      </w:r>
    </w:p>
    <w:p w14:paraId="6323D1D7" w14:textId="77777777" w:rsidR="002C4CF4" w:rsidRDefault="002C4CF4" w:rsidP="00DD06DA">
      <w:pPr>
        <w:rPr>
          <w:rFonts w:ascii="Arial" w:hAnsi="Arial" w:cs="Arial"/>
          <w:sz w:val="24"/>
        </w:rPr>
      </w:pPr>
    </w:p>
    <w:p w14:paraId="70362348" w14:textId="77777777" w:rsidR="00A725D8" w:rsidRDefault="00A725D8" w:rsidP="00225EF1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Met ondertekening van dit Proces Verbaal van Overdracht zijn de hiervoor genoemde werken door de opdrachtgever overgedragen aan de afdeling </w:t>
      </w:r>
      <w:r w:rsidR="00744732">
        <w:rPr>
          <w:rFonts w:ascii="Arial" w:hAnsi="Arial" w:cs="Arial"/>
        </w:rPr>
        <w:t>P</w:t>
      </w:r>
      <w:r w:rsidR="008C5608">
        <w:rPr>
          <w:rFonts w:ascii="Arial" w:hAnsi="Arial" w:cs="Arial"/>
        </w:rPr>
        <w:t>rogrammering</w:t>
      </w:r>
      <w:r>
        <w:rPr>
          <w:rFonts w:ascii="Arial" w:hAnsi="Arial" w:cs="Arial"/>
        </w:rPr>
        <w:t xml:space="preserve"> van de gemeente EDE.</w:t>
      </w:r>
    </w:p>
    <w:p w14:paraId="67F47CDC" w14:textId="77777777" w:rsidR="00A725D8" w:rsidRDefault="00A725D8" w:rsidP="00225EF1">
      <w:pPr>
        <w:rPr>
          <w:rFonts w:ascii="Arial" w:hAnsi="Arial" w:cs="Arial"/>
        </w:rPr>
      </w:pPr>
    </w:p>
    <w:p w14:paraId="2966FFEE" w14:textId="77777777" w:rsidR="00A725D8" w:rsidRDefault="00A725D8" w:rsidP="00C46D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 afdeling </w:t>
      </w:r>
      <w:r w:rsidR="00744732">
        <w:rPr>
          <w:rFonts w:ascii="Arial" w:hAnsi="Arial" w:cs="Arial"/>
        </w:rPr>
        <w:t>P</w:t>
      </w:r>
      <w:r w:rsidR="008C5608">
        <w:rPr>
          <w:rFonts w:ascii="Arial" w:hAnsi="Arial" w:cs="Arial"/>
        </w:rPr>
        <w:t>rogrammering</w:t>
      </w:r>
      <w:r>
        <w:rPr>
          <w:rFonts w:ascii="Arial" w:hAnsi="Arial" w:cs="Arial"/>
        </w:rPr>
        <w:t xml:space="preserve"> z</w:t>
      </w:r>
      <w:r w:rsidRPr="00B52021">
        <w:rPr>
          <w:rFonts w:ascii="Arial" w:hAnsi="Arial" w:cs="Arial"/>
        </w:rPr>
        <w:t>al het overgedragen gebied beheren en draagt zorg voor het dagelijks onder</w:t>
      </w:r>
      <w:r>
        <w:rPr>
          <w:rFonts w:ascii="Arial" w:hAnsi="Arial" w:cs="Arial"/>
        </w:rPr>
        <w:t>houd voor het opgeleverd gebied</w:t>
      </w:r>
      <w:r w:rsidRPr="00B52021">
        <w:rPr>
          <w:rFonts w:ascii="Arial" w:hAnsi="Arial" w:cs="Arial"/>
        </w:rPr>
        <w:t xml:space="preserve"> incl. toezicht op evt. onderhou</w:t>
      </w:r>
      <w:r>
        <w:rPr>
          <w:rFonts w:ascii="Arial" w:hAnsi="Arial" w:cs="Arial"/>
        </w:rPr>
        <w:t>dsplichtige partijen (zie ook Par. 2</w:t>
      </w:r>
      <w:r w:rsidRPr="00B52021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 lid 2.1</w:t>
      </w:r>
      <w:r w:rsidRPr="00B52021">
        <w:rPr>
          <w:rFonts w:ascii="Arial" w:hAnsi="Arial" w:cs="Arial"/>
        </w:rPr>
        <w:t xml:space="preserve">) </w:t>
      </w:r>
    </w:p>
    <w:p w14:paraId="6F751889" w14:textId="77777777" w:rsidR="00A725D8" w:rsidRDefault="00A725D8" w:rsidP="00225EF1">
      <w:pPr>
        <w:rPr>
          <w:rFonts w:ascii="Arial" w:hAnsi="Arial" w:cs="Arial"/>
        </w:rPr>
      </w:pPr>
    </w:p>
    <w:p w14:paraId="7A3B401E" w14:textId="77777777" w:rsidR="00A725D8" w:rsidRDefault="008C5608" w:rsidP="00225EF1">
      <w:pPr>
        <w:rPr>
          <w:rFonts w:ascii="Arial" w:hAnsi="Arial" w:cs="Arial"/>
        </w:rPr>
      </w:pPr>
      <w:r>
        <w:rPr>
          <w:rFonts w:ascii="Arial" w:hAnsi="Arial" w:cs="Arial"/>
        </w:rPr>
        <w:t>E.e.a.</w:t>
      </w:r>
      <w:r w:rsidR="00A725D8" w:rsidRPr="00B52021">
        <w:rPr>
          <w:rFonts w:ascii="Arial" w:hAnsi="Arial" w:cs="Arial"/>
        </w:rPr>
        <w:t xml:space="preserve"> </w:t>
      </w:r>
      <w:r w:rsidR="00A725D8">
        <w:rPr>
          <w:rFonts w:ascii="Arial" w:hAnsi="Arial" w:cs="Arial"/>
        </w:rPr>
        <w:t xml:space="preserve">volgens de in het overdrachtsdossier vastgelegde afspraken tussen partijen </w:t>
      </w:r>
    </w:p>
    <w:p w14:paraId="4E17C4F2" w14:textId="77777777" w:rsidR="00A725D8" w:rsidRDefault="00A725D8" w:rsidP="00225EF1">
      <w:pPr>
        <w:rPr>
          <w:rFonts w:ascii="Arial" w:hAnsi="Arial" w:cs="Arial"/>
        </w:rPr>
      </w:pPr>
    </w:p>
    <w:p w14:paraId="00EB501C" w14:textId="77777777" w:rsidR="00A725D8" w:rsidRDefault="00A725D8" w:rsidP="00225EF1">
      <w:pPr>
        <w:rPr>
          <w:rFonts w:ascii="Arial" w:hAnsi="Arial" w:cs="Arial"/>
          <w:sz w:val="24"/>
        </w:rPr>
      </w:pPr>
      <w:r>
        <w:rPr>
          <w:rFonts w:ascii="Arial" w:hAnsi="Arial" w:cs="Arial"/>
        </w:rPr>
        <w:t>Opgemaakt te EDE d.d.</w:t>
      </w:r>
      <w:r w:rsidR="008C5608">
        <w:rPr>
          <w:rFonts w:ascii="Arial" w:hAnsi="Arial" w:cs="Arial"/>
        </w:rPr>
        <w:t xml:space="preserve"> &lt;dagtekening&gt;</w:t>
      </w:r>
    </w:p>
    <w:p w14:paraId="5E6CEDA1" w14:textId="77777777" w:rsidR="00A725D8" w:rsidRDefault="00A725D8" w:rsidP="00F317C5">
      <w:pPr>
        <w:pStyle w:val="Titel"/>
        <w:jc w:val="left"/>
        <w:rPr>
          <w:rFonts w:cs="Arial"/>
          <w:sz w:val="24"/>
        </w:rPr>
      </w:pPr>
    </w:p>
    <w:p w14:paraId="13E520D2" w14:textId="77777777" w:rsidR="00A725D8" w:rsidRDefault="00A725D8" w:rsidP="00F317C5">
      <w:pPr>
        <w:pStyle w:val="Titel"/>
        <w:jc w:val="left"/>
        <w:rPr>
          <w:rFonts w:cs="Arial"/>
          <w:sz w:val="24"/>
        </w:rPr>
      </w:pPr>
    </w:p>
    <w:p w14:paraId="5828C35F" w14:textId="77777777" w:rsidR="00A725D8" w:rsidRDefault="00A725D8" w:rsidP="00F317C5">
      <w:pPr>
        <w:pStyle w:val="Titel"/>
        <w:jc w:val="left"/>
        <w:rPr>
          <w:rFonts w:cs="Arial"/>
          <w:sz w:val="24"/>
        </w:rPr>
      </w:pPr>
    </w:p>
    <w:p w14:paraId="2EDBFE5C" w14:textId="77777777" w:rsidR="00A725D8" w:rsidRDefault="00A725D8" w:rsidP="00F317C5">
      <w:pPr>
        <w:pStyle w:val="Titel"/>
        <w:jc w:val="left"/>
        <w:rPr>
          <w:rFonts w:cs="Arial"/>
          <w:sz w:val="24"/>
        </w:rPr>
      </w:pPr>
    </w:p>
    <w:p w14:paraId="48B9EA03" w14:textId="77777777" w:rsidR="00A725D8" w:rsidRDefault="00A725D8" w:rsidP="00C323D4">
      <w:pPr>
        <w:rPr>
          <w:rFonts w:ascii="Arial" w:hAnsi="Arial" w:cs="Arial"/>
          <w:sz w:val="22"/>
          <w:szCs w:val="22"/>
        </w:rPr>
      </w:pPr>
      <w:r w:rsidRPr="00B52021">
        <w:rPr>
          <w:rFonts w:ascii="Arial" w:hAnsi="Arial" w:cs="Arial"/>
          <w:sz w:val="22"/>
          <w:szCs w:val="22"/>
        </w:rPr>
        <w:t>Ondertekening voor akkoord:</w:t>
      </w:r>
    </w:p>
    <w:p w14:paraId="1F533FB9" w14:textId="77777777" w:rsidR="004D1184" w:rsidRPr="00B52021" w:rsidRDefault="004D1184" w:rsidP="00C323D4">
      <w:pPr>
        <w:rPr>
          <w:rFonts w:ascii="Arial" w:hAnsi="Arial" w:cs="Arial"/>
          <w:sz w:val="22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387"/>
      </w:tblGrid>
      <w:tr w:rsidR="00A725D8" w:rsidRPr="00B52021" w14:paraId="211E1D17" w14:textId="77777777" w:rsidTr="00B23845">
        <w:trPr>
          <w:trHeight w:val="653"/>
        </w:trPr>
        <w:tc>
          <w:tcPr>
            <w:tcW w:w="4644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57C04C63" w14:textId="77777777" w:rsidR="00A725D8" w:rsidRPr="00B52021" w:rsidRDefault="00A725D8" w:rsidP="002C4CF4">
            <w:pPr>
              <w:rPr>
                <w:rFonts w:ascii="Arial" w:hAnsi="Arial" w:cs="Arial"/>
                <w:sz w:val="24"/>
                <w:szCs w:val="24"/>
              </w:rPr>
            </w:pPr>
            <w:r w:rsidRPr="00B52021">
              <w:rPr>
                <w:rFonts w:ascii="Arial" w:hAnsi="Arial" w:cs="Arial"/>
                <w:sz w:val="24"/>
                <w:szCs w:val="24"/>
              </w:rPr>
              <w:t>Opdrachtgever (RP)</w:t>
            </w:r>
          </w:p>
        </w:tc>
        <w:tc>
          <w:tcPr>
            <w:tcW w:w="5387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073F43F1" w14:textId="77777777" w:rsidR="00A725D8" w:rsidRPr="00B52021" w:rsidRDefault="00744732" w:rsidP="007447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Programmering</w:t>
            </w:r>
            <w:r w:rsidR="00A725D8" w:rsidRPr="00B52021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PROG</w:t>
            </w:r>
            <w:r w:rsidR="00A725D8" w:rsidRPr="00B5202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A725D8" w:rsidRPr="00B52021" w14:paraId="7B48BE21" w14:textId="77777777" w:rsidTr="000224A7">
        <w:trPr>
          <w:trHeight w:val="1069"/>
        </w:trPr>
        <w:tc>
          <w:tcPr>
            <w:tcW w:w="4644" w:type="dxa"/>
            <w:tcBorders>
              <w:top w:val="single" w:sz="12" w:space="0" w:color="auto"/>
            </w:tcBorders>
          </w:tcPr>
          <w:p w14:paraId="1B4EB919" w14:textId="77777777" w:rsidR="00A725D8" w:rsidRPr="00B52021" w:rsidRDefault="00A725D8" w:rsidP="00D91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Projectleider</w:t>
            </w:r>
          </w:p>
        </w:tc>
        <w:tc>
          <w:tcPr>
            <w:tcW w:w="5387" w:type="dxa"/>
            <w:tcBorders>
              <w:top w:val="single" w:sz="12" w:space="0" w:color="auto"/>
            </w:tcBorders>
          </w:tcPr>
          <w:p w14:paraId="361FC156" w14:textId="77777777" w:rsidR="00A725D8" w:rsidRPr="00B52021" w:rsidRDefault="00A725D8" w:rsidP="00D912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Hfd. </w:t>
            </w:r>
            <w:r w:rsidR="00744732">
              <w:rPr>
                <w:rFonts w:ascii="Arial" w:hAnsi="Arial" w:cs="Arial"/>
              </w:rPr>
              <w:t>PROG</w:t>
            </w:r>
          </w:p>
        </w:tc>
      </w:tr>
    </w:tbl>
    <w:p w14:paraId="30B2F98A" w14:textId="77777777" w:rsidR="00A725D8" w:rsidRPr="00E425C5" w:rsidRDefault="00A725D8" w:rsidP="00F317C5">
      <w:pPr>
        <w:pStyle w:val="Titel"/>
        <w:jc w:val="left"/>
        <w:rPr>
          <w:b/>
          <w:sz w:val="36"/>
          <w:szCs w:val="36"/>
        </w:rPr>
      </w:pPr>
      <w:r w:rsidRPr="007023F1">
        <w:rPr>
          <w:sz w:val="24"/>
        </w:rPr>
        <w:br w:type="page"/>
      </w:r>
      <w:r>
        <w:rPr>
          <w:b/>
          <w:sz w:val="36"/>
          <w:szCs w:val="36"/>
        </w:rPr>
        <w:lastRenderedPageBreak/>
        <w:t>OVERDRACHTDOSSIER</w:t>
      </w:r>
    </w:p>
    <w:p w14:paraId="5D1BFF38" w14:textId="77777777" w:rsidR="00A725D8" w:rsidRDefault="00A725D8" w:rsidP="00BA29BE">
      <w:pPr>
        <w:pBdr>
          <w:bottom w:val="single" w:sz="6" w:space="1" w:color="auto"/>
        </w:pBdr>
        <w:rPr>
          <w:rFonts w:ascii="Arial" w:hAnsi="Arial"/>
        </w:rPr>
      </w:pPr>
    </w:p>
    <w:p w14:paraId="161AEA41" w14:textId="77777777" w:rsidR="00A725D8" w:rsidRDefault="00A725D8" w:rsidP="00DC31D5">
      <w:pPr>
        <w:pBdr>
          <w:bottom w:val="single" w:sz="6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Par. 1.0 Overzicht opnames </w:t>
      </w:r>
    </w:p>
    <w:p w14:paraId="21996A1A" w14:textId="77777777" w:rsidR="005D042D" w:rsidRDefault="005D042D" w:rsidP="00DC31D5">
      <w:pPr>
        <w:pBdr>
          <w:bottom w:val="single" w:sz="6" w:space="1" w:color="auto"/>
        </w:pBdr>
        <w:rPr>
          <w:rFonts w:ascii="Arial" w:hAnsi="Arial" w:cs="Arial"/>
          <w:b/>
          <w:sz w:val="24"/>
        </w:rPr>
      </w:pPr>
    </w:p>
    <w:p w14:paraId="15881A8D" w14:textId="77777777" w:rsidR="0010159F" w:rsidRDefault="005D042D" w:rsidP="005D042D">
      <w:pPr>
        <w:pStyle w:val="Titel"/>
        <w:jc w:val="left"/>
        <w:rPr>
          <w:rFonts w:cs="Arial"/>
          <w:sz w:val="24"/>
        </w:rPr>
      </w:pPr>
      <w:r w:rsidRPr="00B52021">
        <w:rPr>
          <w:rFonts w:cs="Arial"/>
          <w:b/>
          <w:sz w:val="24"/>
        </w:rPr>
        <w:t xml:space="preserve">1 </w:t>
      </w:r>
      <w:r>
        <w:rPr>
          <w:rFonts w:cs="Arial"/>
          <w:b/>
          <w:sz w:val="24"/>
        </w:rPr>
        <w:t>Technische vooropname riolering</w:t>
      </w:r>
      <w:r w:rsidRPr="00B52021">
        <w:rPr>
          <w:rFonts w:cs="Arial"/>
          <w:b/>
          <w:sz w:val="24"/>
        </w:rPr>
        <w:t xml:space="preserve"> </w:t>
      </w:r>
    </w:p>
    <w:p w14:paraId="216F420E" w14:textId="77777777" w:rsidR="005D042D" w:rsidRDefault="005D042D" w:rsidP="005D042D">
      <w:pPr>
        <w:pStyle w:val="Titel"/>
        <w:jc w:val="left"/>
        <w:rPr>
          <w:rFonts w:cs="Arial"/>
          <w:sz w:val="24"/>
        </w:rPr>
      </w:pPr>
      <w:r>
        <w:rPr>
          <w:rFonts w:cs="Arial"/>
          <w:sz w:val="24"/>
        </w:rPr>
        <w:t>Controle Revisietekening</w:t>
      </w:r>
      <w:r w:rsidRPr="00B52021">
        <w:rPr>
          <w:rFonts w:cs="Arial"/>
          <w:sz w:val="24"/>
        </w:rPr>
        <w:tab/>
      </w:r>
      <w:r w:rsidRPr="00B52021">
        <w:rPr>
          <w:rFonts w:cs="Arial"/>
          <w:sz w:val="24"/>
        </w:rPr>
        <w:tab/>
      </w:r>
      <w:r w:rsidRPr="00B52021">
        <w:rPr>
          <w:rFonts w:cs="Arial"/>
          <w:sz w:val="24"/>
        </w:rPr>
        <w:tab/>
      </w:r>
      <w:r w:rsidRPr="00B52021">
        <w:rPr>
          <w:rFonts w:cs="Arial"/>
          <w:sz w:val="24"/>
        </w:rPr>
        <w:tab/>
      </w:r>
      <w:r>
        <w:rPr>
          <w:rFonts w:cs="Arial"/>
          <w:sz w:val="24"/>
        </w:rPr>
        <w:t xml:space="preserve">nm </w:t>
      </w:r>
      <w:r w:rsidRPr="00B52021">
        <w:rPr>
          <w:rFonts w:cs="Arial"/>
          <w:sz w:val="24"/>
        </w:rPr>
        <w:t xml:space="preserve">: </w:t>
      </w:r>
      <w:r w:rsidRPr="00B52021">
        <w:rPr>
          <w:rFonts w:cs="Arial"/>
          <w:sz w:val="24"/>
        </w:rPr>
        <w:tab/>
        <w:t>……………………………………</w:t>
      </w:r>
    </w:p>
    <w:p w14:paraId="4445DAB8" w14:textId="77777777" w:rsidR="005D042D" w:rsidRPr="00B52021" w:rsidRDefault="005D042D" w:rsidP="005D042D">
      <w:pPr>
        <w:pStyle w:val="Titel"/>
        <w:jc w:val="left"/>
        <w:rPr>
          <w:rFonts w:cs="Arial"/>
          <w:sz w:val="24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d.d.:</w:t>
      </w:r>
      <w:r>
        <w:rPr>
          <w:rFonts w:cs="Arial"/>
          <w:sz w:val="24"/>
        </w:rPr>
        <w:tab/>
        <w:t>……………………………………</w:t>
      </w:r>
    </w:p>
    <w:p w14:paraId="46E49132" w14:textId="77777777" w:rsidR="005D042D" w:rsidRDefault="005D042D" w:rsidP="005D042D">
      <w:pPr>
        <w:pStyle w:val="Titel"/>
        <w:jc w:val="left"/>
        <w:rPr>
          <w:rFonts w:cs="Arial"/>
          <w:sz w:val="24"/>
        </w:rPr>
      </w:pPr>
      <w:r>
        <w:rPr>
          <w:rFonts w:cs="Arial"/>
          <w:sz w:val="24"/>
        </w:rPr>
        <w:t>Controle inspectie na BRM-fase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nm :</w:t>
      </w:r>
      <w:r w:rsidRPr="00B52021">
        <w:rPr>
          <w:rFonts w:cs="Arial"/>
          <w:sz w:val="24"/>
        </w:rPr>
        <w:tab/>
        <w:t>……………………………………</w:t>
      </w:r>
    </w:p>
    <w:p w14:paraId="49A30886" w14:textId="77777777" w:rsidR="005D042D" w:rsidRPr="00B52021" w:rsidRDefault="005D042D" w:rsidP="005D042D">
      <w:pPr>
        <w:pStyle w:val="Titel"/>
        <w:jc w:val="left"/>
        <w:rPr>
          <w:rFonts w:cs="Arial"/>
          <w:sz w:val="24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d.d.:</w:t>
      </w:r>
      <w:r>
        <w:rPr>
          <w:rFonts w:cs="Arial"/>
          <w:sz w:val="24"/>
        </w:rPr>
        <w:tab/>
        <w:t>…………………………………...</w:t>
      </w:r>
    </w:p>
    <w:p w14:paraId="0E8AE2F6" w14:textId="77777777" w:rsidR="005D042D" w:rsidRPr="00B52021" w:rsidRDefault="005D042D" w:rsidP="005D042D">
      <w:pPr>
        <w:pStyle w:val="Titel"/>
        <w:jc w:val="left"/>
        <w:rPr>
          <w:rFonts w:cs="Arial"/>
          <w:sz w:val="24"/>
        </w:rPr>
      </w:pPr>
      <w:r>
        <w:rPr>
          <w:rFonts w:cs="Arial"/>
          <w:sz w:val="24"/>
        </w:rPr>
        <w:t>Controle inspectie na WRM-fase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nm</w:t>
      </w:r>
      <w:r w:rsidRPr="00B52021">
        <w:rPr>
          <w:rFonts w:cs="Arial"/>
          <w:sz w:val="24"/>
        </w:rPr>
        <w:t xml:space="preserve"> : </w:t>
      </w:r>
      <w:r w:rsidRPr="00B52021">
        <w:rPr>
          <w:rFonts w:cs="Arial"/>
          <w:sz w:val="24"/>
        </w:rPr>
        <w:tab/>
      </w:r>
      <w:r>
        <w:rPr>
          <w:rFonts w:cs="Arial"/>
          <w:sz w:val="24"/>
        </w:rPr>
        <w:t>……………………………………</w:t>
      </w:r>
    </w:p>
    <w:p w14:paraId="0131A886" w14:textId="77777777" w:rsidR="005D042D" w:rsidRPr="00B52021" w:rsidRDefault="005D042D" w:rsidP="005D042D">
      <w:pPr>
        <w:pStyle w:val="Titel"/>
        <w:jc w:val="left"/>
        <w:rPr>
          <w:rFonts w:cs="Arial"/>
          <w:sz w:val="24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d.d.</w:t>
      </w:r>
      <w:r w:rsidRPr="00B52021">
        <w:rPr>
          <w:rFonts w:cs="Arial"/>
          <w:sz w:val="24"/>
        </w:rPr>
        <w:t xml:space="preserve">: </w:t>
      </w:r>
      <w:r w:rsidRPr="00B52021">
        <w:rPr>
          <w:rFonts w:cs="Arial"/>
          <w:sz w:val="24"/>
        </w:rPr>
        <w:tab/>
      </w:r>
      <w:r>
        <w:rPr>
          <w:rFonts w:cs="Arial"/>
          <w:sz w:val="24"/>
        </w:rPr>
        <w:t>……………………………………</w:t>
      </w:r>
    </w:p>
    <w:p w14:paraId="691AD626" w14:textId="77777777" w:rsidR="005D042D" w:rsidRPr="00D22C77" w:rsidRDefault="005D042D" w:rsidP="00DC31D5">
      <w:pPr>
        <w:pBdr>
          <w:bottom w:val="single" w:sz="6" w:space="1" w:color="auto"/>
        </w:pBdr>
        <w:rPr>
          <w:rFonts w:ascii="Arial" w:hAnsi="Arial" w:cs="Arial"/>
          <w:b/>
          <w:sz w:val="24"/>
        </w:rPr>
      </w:pPr>
    </w:p>
    <w:p w14:paraId="459655DC" w14:textId="77777777" w:rsidR="00A725D8" w:rsidRPr="00B52021" w:rsidRDefault="005D042D" w:rsidP="00DC31D5">
      <w:pPr>
        <w:pStyle w:val="Titel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t>2</w:t>
      </w:r>
      <w:r w:rsidR="00A725D8" w:rsidRPr="00B52021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Technische </w:t>
      </w:r>
      <w:r w:rsidR="00A725D8" w:rsidRPr="00B52021">
        <w:rPr>
          <w:rFonts w:cs="Arial"/>
          <w:b/>
          <w:sz w:val="24"/>
        </w:rPr>
        <w:t>v</w:t>
      </w:r>
      <w:r>
        <w:rPr>
          <w:rFonts w:cs="Arial"/>
          <w:b/>
          <w:sz w:val="24"/>
        </w:rPr>
        <w:t>oo</w:t>
      </w:r>
      <w:r w:rsidR="00A725D8" w:rsidRPr="00B52021">
        <w:rPr>
          <w:rFonts w:cs="Arial"/>
          <w:b/>
          <w:sz w:val="24"/>
        </w:rPr>
        <w:t>r</w:t>
      </w:r>
      <w:r>
        <w:rPr>
          <w:rFonts w:cs="Arial"/>
          <w:b/>
          <w:sz w:val="24"/>
        </w:rPr>
        <w:t>opname</w:t>
      </w:r>
      <w:r w:rsidR="0010159F">
        <w:rPr>
          <w:rFonts w:cs="Arial"/>
          <w:b/>
          <w:sz w:val="24"/>
        </w:rPr>
        <w:t xml:space="preserve"> (einde WRM)</w:t>
      </w:r>
      <w:r w:rsidR="00A725D8" w:rsidRPr="00B52021">
        <w:rPr>
          <w:rFonts w:cs="Arial"/>
          <w:sz w:val="24"/>
        </w:rPr>
        <w:tab/>
        <w:t>d.d.:</w:t>
      </w:r>
      <w:r w:rsidR="00A725D8" w:rsidRPr="00B52021">
        <w:rPr>
          <w:rFonts w:cs="Arial"/>
          <w:sz w:val="24"/>
        </w:rPr>
        <w:tab/>
        <w:t>……………………………………</w:t>
      </w:r>
    </w:p>
    <w:p w14:paraId="3368A700" w14:textId="77777777" w:rsidR="00A725D8" w:rsidRPr="00B52021" w:rsidRDefault="00A725D8" w:rsidP="00DC31D5">
      <w:pPr>
        <w:pStyle w:val="Titel"/>
        <w:jc w:val="left"/>
        <w:rPr>
          <w:rFonts w:cs="Arial"/>
          <w:sz w:val="24"/>
        </w:rPr>
      </w:pPr>
      <w:r w:rsidRPr="00B52021">
        <w:rPr>
          <w:rFonts w:cs="Arial"/>
          <w:sz w:val="24"/>
        </w:rPr>
        <w:t xml:space="preserve">Aanwezig namens </w:t>
      </w:r>
      <w:r w:rsidR="00744732">
        <w:rPr>
          <w:rFonts w:cs="Arial"/>
          <w:sz w:val="24"/>
        </w:rPr>
        <w:t>PROG</w:t>
      </w:r>
      <w:r w:rsidRPr="00B52021">
        <w:rPr>
          <w:rFonts w:cs="Arial"/>
          <w:sz w:val="24"/>
        </w:rPr>
        <w:tab/>
      </w:r>
      <w:r w:rsidRPr="00B52021">
        <w:rPr>
          <w:rFonts w:cs="Arial"/>
          <w:sz w:val="24"/>
        </w:rPr>
        <w:tab/>
      </w:r>
      <w:r w:rsidRPr="00B52021">
        <w:rPr>
          <w:rFonts w:cs="Arial"/>
          <w:sz w:val="24"/>
        </w:rPr>
        <w:tab/>
      </w:r>
      <w:r w:rsidRPr="00B52021">
        <w:rPr>
          <w:rFonts w:cs="Arial"/>
          <w:sz w:val="24"/>
        </w:rPr>
        <w:tab/>
        <w:t xml:space="preserve">      : </w:t>
      </w:r>
      <w:r w:rsidRPr="00B52021">
        <w:rPr>
          <w:rFonts w:cs="Arial"/>
          <w:sz w:val="24"/>
        </w:rPr>
        <w:tab/>
        <w:t>……………………………………</w:t>
      </w:r>
    </w:p>
    <w:p w14:paraId="50DB68D1" w14:textId="77777777" w:rsidR="00A725D8" w:rsidRPr="00B52021" w:rsidRDefault="00A725D8" w:rsidP="00555DEA">
      <w:pPr>
        <w:pStyle w:val="Titel"/>
        <w:jc w:val="left"/>
        <w:rPr>
          <w:rFonts w:cs="Arial"/>
          <w:sz w:val="24"/>
        </w:rPr>
      </w:pPr>
      <w:r>
        <w:rPr>
          <w:rFonts w:cs="Arial"/>
          <w:sz w:val="24"/>
        </w:rPr>
        <w:t xml:space="preserve">Aanwezig namens </w:t>
      </w:r>
      <w:r w:rsidR="00744732">
        <w:rPr>
          <w:rFonts w:cs="Arial"/>
          <w:sz w:val="24"/>
        </w:rPr>
        <w:t>IB</w:t>
      </w:r>
      <w:r w:rsidR="00D30178">
        <w:rPr>
          <w:rFonts w:cs="Arial"/>
          <w:sz w:val="24"/>
        </w:rPr>
        <w:t>E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 w:rsidRPr="00B52021">
        <w:rPr>
          <w:rFonts w:cs="Arial"/>
          <w:sz w:val="24"/>
        </w:rPr>
        <w:tab/>
        <w:t xml:space="preserve">      : </w:t>
      </w:r>
      <w:r w:rsidRPr="00B52021">
        <w:rPr>
          <w:rFonts w:cs="Arial"/>
          <w:sz w:val="24"/>
        </w:rPr>
        <w:tab/>
        <w:t>……………………………………</w:t>
      </w:r>
    </w:p>
    <w:p w14:paraId="0C50EE26" w14:textId="684E35AB" w:rsidR="00A725D8" w:rsidRPr="00B52021" w:rsidRDefault="00A725D8" w:rsidP="003517E3">
      <w:pPr>
        <w:pStyle w:val="Titel"/>
        <w:jc w:val="left"/>
        <w:rPr>
          <w:rFonts w:cs="Arial"/>
          <w:sz w:val="24"/>
        </w:rPr>
      </w:pPr>
      <w:r w:rsidRPr="00B52021">
        <w:rPr>
          <w:rFonts w:cs="Arial"/>
          <w:sz w:val="24"/>
        </w:rPr>
        <w:t>Bijlagen (verslag / opnamelijst)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 w:rsidR="002C4CF4">
        <w:rPr>
          <w:rFonts w:cs="Arial"/>
          <w:sz w:val="24"/>
        </w:rPr>
        <w:tab/>
      </w:r>
      <w:r>
        <w:rPr>
          <w:rFonts w:cs="Arial"/>
          <w:sz w:val="24"/>
        </w:rPr>
        <w:t>nr.</w:t>
      </w:r>
      <w:r w:rsidRPr="00B52021">
        <w:rPr>
          <w:rFonts w:cs="Arial"/>
          <w:sz w:val="24"/>
        </w:rPr>
        <w:t xml:space="preserve">  : </w:t>
      </w:r>
      <w:r w:rsidRPr="00B52021">
        <w:rPr>
          <w:rFonts w:cs="Arial"/>
          <w:sz w:val="24"/>
        </w:rPr>
        <w:tab/>
      </w:r>
      <w:r>
        <w:rPr>
          <w:rFonts w:cs="Arial"/>
          <w:sz w:val="24"/>
        </w:rPr>
        <w:t>……..</w:t>
      </w:r>
    </w:p>
    <w:p w14:paraId="17CCE194" w14:textId="77777777" w:rsidR="00A725D8" w:rsidRPr="00B52021" w:rsidRDefault="00A725D8" w:rsidP="00DC31D5">
      <w:pPr>
        <w:pStyle w:val="Titel"/>
        <w:pBdr>
          <w:bottom w:val="single" w:sz="6" w:space="1" w:color="auto"/>
        </w:pBdr>
        <w:jc w:val="left"/>
        <w:rPr>
          <w:rFonts w:cs="Arial"/>
          <w:sz w:val="24"/>
        </w:rPr>
      </w:pPr>
    </w:p>
    <w:p w14:paraId="29F69FF7" w14:textId="77777777" w:rsidR="00A725D8" w:rsidRPr="00B52021" w:rsidRDefault="005D042D" w:rsidP="00DC31D5">
      <w:pPr>
        <w:pStyle w:val="Titel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t>3</w:t>
      </w:r>
      <w:r w:rsidR="00A725D8" w:rsidRPr="00B52021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Opname bij</w:t>
      </w:r>
      <w:r w:rsidR="00A725D8" w:rsidRPr="00B52021">
        <w:rPr>
          <w:rFonts w:cs="Arial"/>
          <w:b/>
          <w:sz w:val="24"/>
        </w:rPr>
        <w:t xml:space="preserve"> oplevering werk</w:t>
      </w:r>
      <w:r w:rsidR="00A725D8" w:rsidRPr="00B52021">
        <w:rPr>
          <w:rFonts w:cs="Arial"/>
          <w:sz w:val="24"/>
        </w:rPr>
        <w:tab/>
      </w:r>
      <w:r w:rsidR="00A725D8" w:rsidRPr="00B52021">
        <w:rPr>
          <w:rFonts w:cs="Arial"/>
          <w:sz w:val="24"/>
        </w:rPr>
        <w:tab/>
      </w:r>
      <w:r w:rsidR="00A725D8" w:rsidRPr="00B52021">
        <w:rPr>
          <w:rFonts w:cs="Arial"/>
          <w:sz w:val="24"/>
        </w:rPr>
        <w:tab/>
        <w:t xml:space="preserve">d.d.: </w:t>
      </w:r>
      <w:r w:rsidR="00A725D8" w:rsidRPr="00B52021">
        <w:rPr>
          <w:rFonts w:cs="Arial"/>
          <w:sz w:val="24"/>
        </w:rPr>
        <w:tab/>
        <w:t>……………………………………</w:t>
      </w:r>
    </w:p>
    <w:p w14:paraId="75639F38" w14:textId="77777777" w:rsidR="00A725D8" w:rsidRPr="00B52021" w:rsidRDefault="00A725D8" w:rsidP="00DC31D5">
      <w:pPr>
        <w:pStyle w:val="Titel"/>
        <w:jc w:val="left"/>
        <w:rPr>
          <w:rFonts w:cs="Arial"/>
          <w:sz w:val="24"/>
        </w:rPr>
      </w:pPr>
      <w:r w:rsidRPr="00B52021">
        <w:rPr>
          <w:rFonts w:cs="Arial"/>
          <w:sz w:val="24"/>
        </w:rPr>
        <w:t xml:space="preserve">Aanwezig namens </w:t>
      </w:r>
      <w:r w:rsidR="005D042D">
        <w:rPr>
          <w:rFonts w:cs="Arial"/>
          <w:sz w:val="24"/>
        </w:rPr>
        <w:t>aannemer/ontwikkelaar</w:t>
      </w:r>
      <w:r w:rsidRPr="00B52021">
        <w:rPr>
          <w:rFonts w:cs="Arial"/>
          <w:sz w:val="24"/>
        </w:rPr>
        <w:tab/>
        <w:t xml:space="preserve">      : </w:t>
      </w:r>
      <w:r w:rsidRPr="00B52021">
        <w:rPr>
          <w:rFonts w:cs="Arial"/>
          <w:sz w:val="24"/>
        </w:rPr>
        <w:tab/>
        <w:t>……………………………………</w:t>
      </w:r>
    </w:p>
    <w:p w14:paraId="09E0150B" w14:textId="77777777" w:rsidR="00A725D8" w:rsidRPr="00B52021" w:rsidRDefault="00A725D8" w:rsidP="00DC31D5">
      <w:pPr>
        <w:pStyle w:val="Titel"/>
        <w:jc w:val="left"/>
        <w:rPr>
          <w:rFonts w:cs="Arial"/>
          <w:sz w:val="24"/>
        </w:rPr>
      </w:pPr>
      <w:r>
        <w:rPr>
          <w:rFonts w:cs="Arial"/>
          <w:sz w:val="24"/>
        </w:rPr>
        <w:t xml:space="preserve">Aanwezig namens </w:t>
      </w:r>
      <w:r w:rsidR="00744732">
        <w:rPr>
          <w:rFonts w:cs="Arial"/>
          <w:sz w:val="24"/>
        </w:rPr>
        <w:t>IB</w:t>
      </w:r>
      <w:r w:rsidR="005D042D">
        <w:rPr>
          <w:rFonts w:cs="Arial"/>
          <w:sz w:val="24"/>
        </w:rPr>
        <w:t>E</w:t>
      </w:r>
      <w:r>
        <w:rPr>
          <w:rFonts w:cs="Arial"/>
          <w:sz w:val="24"/>
        </w:rPr>
        <w:tab/>
      </w:r>
      <w:r w:rsidRPr="00B52021">
        <w:rPr>
          <w:rFonts w:cs="Arial"/>
          <w:sz w:val="24"/>
        </w:rPr>
        <w:tab/>
        <w:t xml:space="preserve">     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 w:rsidR="005D042D">
        <w:rPr>
          <w:rFonts w:cs="Arial"/>
          <w:sz w:val="24"/>
        </w:rPr>
        <w:t xml:space="preserve">      </w:t>
      </w:r>
      <w:r w:rsidRPr="00B52021">
        <w:rPr>
          <w:rFonts w:cs="Arial"/>
          <w:sz w:val="24"/>
        </w:rPr>
        <w:t xml:space="preserve">: </w:t>
      </w:r>
      <w:r w:rsidRPr="00B52021">
        <w:rPr>
          <w:rFonts w:cs="Arial"/>
          <w:sz w:val="24"/>
        </w:rPr>
        <w:tab/>
        <w:t>……………………………………</w:t>
      </w:r>
    </w:p>
    <w:p w14:paraId="7493F779" w14:textId="77777777" w:rsidR="00A725D8" w:rsidRDefault="00A725D8" w:rsidP="00DC31D5">
      <w:pPr>
        <w:pStyle w:val="Titel"/>
        <w:pBdr>
          <w:bottom w:val="single" w:sz="6" w:space="1" w:color="auto"/>
        </w:pBdr>
        <w:jc w:val="left"/>
        <w:rPr>
          <w:rFonts w:cs="Arial"/>
          <w:sz w:val="24"/>
        </w:rPr>
      </w:pPr>
      <w:r w:rsidRPr="00B52021">
        <w:rPr>
          <w:rFonts w:cs="Arial"/>
          <w:sz w:val="24"/>
        </w:rPr>
        <w:t>Bijlagen (</w:t>
      </w:r>
      <w:r>
        <w:rPr>
          <w:rFonts w:cs="Arial"/>
          <w:sz w:val="24"/>
        </w:rPr>
        <w:t>Proces verbaal van op</w:t>
      </w:r>
      <w:r w:rsidR="005D042D">
        <w:rPr>
          <w:rFonts w:cs="Arial"/>
          <w:sz w:val="24"/>
        </w:rPr>
        <w:t>neming</w:t>
      </w:r>
      <w:r>
        <w:rPr>
          <w:rFonts w:cs="Arial"/>
          <w:sz w:val="24"/>
        </w:rPr>
        <w:t>)</w:t>
      </w:r>
      <w:r w:rsidRPr="00B52021">
        <w:rPr>
          <w:rFonts w:cs="Arial"/>
          <w:sz w:val="24"/>
        </w:rPr>
        <w:tab/>
      </w:r>
      <w:r>
        <w:rPr>
          <w:rFonts w:cs="Arial"/>
          <w:sz w:val="24"/>
        </w:rPr>
        <w:t>nr.</w:t>
      </w:r>
      <w:r w:rsidRPr="00B52021">
        <w:rPr>
          <w:rFonts w:cs="Arial"/>
          <w:sz w:val="24"/>
        </w:rPr>
        <w:t xml:space="preserve">  : </w:t>
      </w:r>
      <w:r w:rsidRPr="00B52021">
        <w:rPr>
          <w:rFonts w:cs="Arial"/>
          <w:sz w:val="24"/>
        </w:rPr>
        <w:tab/>
      </w:r>
      <w:r>
        <w:rPr>
          <w:rFonts w:cs="Arial"/>
          <w:sz w:val="24"/>
        </w:rPr>
        <w:t>……..</w:t>
      </w:r>
    </w:p>
    <w:p w14:paraId="6B89CACD" w14:textId="77777777" w:rsidR="00A725D8" w:rsidRPr="00B52021" w:rsidRDefault="00A725D8" w:rsidP="00DC31D5">
      <w:pPr>
        <w:pStyle w:val="Titel"/>
        <w:pBdr>
          <w:bottom w:val="single" w:sz="6" w:space="1" w:color="auto"/>
        </w:pBdr>
        <w:jc w:val="left"/>
        <w:rPr>
          <w:rFonts w:cs="Arial"/>
          <w:sz w:val="24"/>
        </w:rPr>
      </w:pPr>
    </w:p>
    <w:p w14:paraId="2035FF67" w14:textId="77777777" w:rsidR="00A725D8" w:rsidRDefault="00A725D8" w:rsidP="00777852">
      <w:pPr>
        <w:pStyle w:val="Titel"/>
        <w:jc w:val="left"/>
        <w:rPr>
          <w:rFonts w:cs="Arial"/>
          <w:b/>
          <w:sz w:val="24"/>
        </w:rPr>
      </w:pPr>
    </w:p>
    <w:p w14:paraId="5293DFAB" w14:textId="77777777" w:rsidR="00A725D8" w:rsidRDefault="0010159F" w:rsidP="00777852">
      <w:pPr>
        <w:pStyle w:val="Titel"/>
        <w:pBdr>
          <w:bottom w:val="single" w:sz="6" w:space="1" w:color="auto"/>
        </w:pBdr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4  </w:t>
      </w:r>
      <w:r w:rsidR="00A725D8">
        <w:rPr>
          <w:rFonts w:cs="Arial"/>
          <w:b/>
          <w:sz w:val="24"/>
        </w:rPr>
        <w:t xml:space="preserve">OVERDRACHT NAAR </w:t>
      </w:r>
      <w:r w:rsidR="00C922AF">
        <w:rPr>
          <w:rFonts w:cs="Arial"/>
          <w:b/>
          <w:sz w:val="24"/>
        </w:rPr>
        <w:t>PROGRAMMERING</w:t>
      </w:r>
      <w:r w:rsidR="00A725D8">
        <w:rPr>
          <w:rFonts w:cs="Arial"/>
          <w:b/>
          <w:sz w:val="24"/>
        </w:rPr>
        <w:t xml:space="preserve"> </w:t>
      </w:r>
    </w:p>
    <w:p w14:paraId="0DF88761" w14:textId="77777777" w:rsidR="00A725D8" w:rsidRDefault="00A725D8" w:rsidP="00777852">
      <w:pPr>
        <w:pStyle w:val="Titel"/>
        <w:pBdr>
          <w:bottom w:val="single" w:sz="6" w:space="1" w:color="auto"/>
        </w:pBdr>
        <w:jc w:val="left"/>
        <w:rPr>
          <w:rFonts w:cs="Arial"/>
          <w:b/>
          <w:sz w:val="24"/>
        </w:rPr>
      </w:pPr>
    </w:p>
    <w:p w14:paraId="126E4911" w14:textId="77777777" w:rsidR="00A725D8" w:rsidRDefault="00A725D8" w:rsidP="00777852">
      <w:pPr>
        <w:pStyle w:val="Titel"/>
        <w:jc w:val="left"/>
        <w:rPr>
          <w:rFonts w:cs="Arial"/>
          <w:b/>
          <w:sz w:val="24"/>
        </w:rPr>
      </w:pPr>
    </w:p>
    <w:p w14:paraId="2BF5C6D3" w14:textId="77777777" w:rsidR="00A725D8" w:rsidRPr="00B52021" w:rsidRDefault="0010159F" w:rsidP="00777852">
      <w:pPr>
        <w:pStyle w:val="Titel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t>5</w:t>
      </w:r>
      <w:r w:rsidR="00A725D8" w:rsidRPr="00B52021">
        <w:rPr>
          <w:rFonts w:cs="Arial"/>
          <w:b/>
          <w:sz w:val="24"/>
        </w:rPr>
        <w:t xml:space="preserve">  Einde onderhoudstermijn</w:t>
      </w:r>
      <w:r w:rsidR="00474A9A">
        <w:rPr>
          <w:rFonts w:cs="Arial"/>
          <w:b/>
          <w:sz w:val="24"/>
        </w:rPr>
        <w:t xml:space="preserve"> Civiel</w:t>
      </w:r>
      <w:r w:rsidR="00A725D8" w:rsidRPr="00B52021">
        <w:rPr>
          <w:rFonts w:cs="Arial"/>
          <w:sz w:val="24"/>
        </w:rPr>
        <w:tab/>
      </w:r>
      <w:r w:rsidR="00474A9A">
        <w:rPr>
          <w:rFonts w:cs="Arial"/>
          <w:sz w:val="24"/>
        </w:rPr>
        <w:tab/>
      </w:r>
      <w:r w:rsidR="007023DA">
        <w:rPr>
          <w:rFonts w:cs="Arial"/>
          <w:sz w:val="24"/>
        </w:rPr>
        <w:tab/>
      </w:r>
      <w:r w:rsidR="007023DA">
        <w:rPr>
          <w:rFonts w:cs="Arial"/>
          <w:sz w:val="24"/>
        </w:rPr>
        <w:tab/>
      </w:r>
      <w:r w:rsidR="00A725D8" w:rsidRPr="00B52021">
        <w:rPr>
          <w:rFonts w:cs="Arial"/>
          <w:sz w:val="24"/>
        </w:rPr>
        <w:t>d.d.:</w:t>
      </w:r>
      <w:r w:rsidR="00A725D8" w:rsidRPr="00B52021">
        <w:rPr>
          <w:rFonts w:cs="Arial"/>
          <w:sz w:val="24"/>
        </w:rPr>
        <w:tab/>
        <w:t>…………………………</w:t>
      </w:r>
    </w:p>
    <w:p w14:paraId="0ED96898" w14:textId="77777777" w:rsidR="007023DA" w:rsidRPr="007023DA" w:rsidRDefault="007023DA" w:rsidP="00DC31D5">
      <w:pPr>
        <w:pStyle w:val="Titel"/>
        <w:jc w:val="left"/>
        <w:rPr>
          <w:rFonts w:cs="Arial"/>
          <w:sz w:val="20"/>
        </w:rPr>
      </w:pPr>
      <w:r>
        <w:rPr>
          <w:rFonts w:cs="Arial"/>
          <w:sz w:val="20"/>
        </w:rPr>
        <w:t>(Maximaal een half jaar na oplevering aannemer)</w:t>
      </w:r>
    </w:p>
    <w:p w14:paraId="458E3DD3" w14:textId="77777777" w:rsidR="00A725D8" w:rsidRPr="00474A9A" w:rsidRDefault="00A725D8" w:rsidP="00DC31D5">
      <w:pPr>
        <w:pStyle w:val="Titel"/>
        <w:jc w:val="left"/>
        <w:rPr>
          <w:rFonts w:cs="Arial"/>
          <w:sz w:val="24"/>
        </w:rPr>
      </w:pPr>
      <w:r w:rsidRPr="00474A9A">
        <w:rPr>
          <w:rFonts w:cs="Arial"/>
          <w:sz w:val="24"/>
        </w:rPr>
        <w:t>Schouw vóór einde onderhoudstermijn</w:t>
      </w:r>
      <w:r w:rsidRPr="00474A9A">
        <w:rPr>
          <w:rFonts w:cs="Arial"/>
          <w:sz w:val="24"/>
        </w:rPr>
        <w:tab/>
      </w:r>
    </w:p>
    <w:p w14:paraId="7CE6A0BD" w14:textId="172DABD9" w:rsidR="00A725D8" w:rsidRPr="007023DA" w:rsidRDefault="00A725D8" w:rsidP="00DC31D5">
      <w:pPr>
        <w:pStyle w:val="Titel"/>
        <w:jc w:val="left"/>
        <w:rPr>
          <w:rFonts w:cs="Arial"/>
          <w:sz w:val="20"/>
        </w:rPr>
      </w:pPr>
      <w:r w:rsidRPr="007023DA">
        <w:rPr>
          <w:rFonts w:cs="Arial"/>
          <w:sz w:val="20"/>
        </w:rPr>
        <w:t xml:space="preserve">(twee weken vóór einde onderhoudstermijn </w:t>
      </w:r>
    </w:p>
    <w:p w14:paraId="36B171BD" w14:textId="77777777" w:rsidR="00A725D8" w:rsidRPr="00555DEA" w:rsidRDefault="00A725D8" w:rsidP="00DC31D5">
      <w:pPr>
        <w:pStyle w:val="Titel"/>
        <w:pBdr>
          <w:bottom w:val="single" w:sz="6" w:space="1" w:color="auto"/>
        </w:pBdr>
        <w:jc w:val="left"/>
        <w:rPr>
          <w:rFonts w:cs="Arial"/>
          <w:sz w:val="16"/>
          <w:szCs w:val="16"/>
        </w:rPr>
      </w:pPr>
    </w:p>
    <w:p w14:paraId="50653BE5" w14:textId="77777777" w:rsidR="00A725D8" w:rsidRDefault="00A725D8" w:rsidP="00EA2C5C">
      <w:pPr>
        <w:rPr>
          <w:rFonts w:ascii="Arial" w:hAnsi="Arial"/>
        </w:rPr>
      </w:pPr>
    </w:p>
    <w:p w14:paraId="56B7B108" w14:textId="77777777" w:rsidR="00474A9A" w:rsidRPr="00B52021" w:rsidRDefault="00474A9A" w:rsidP="00474A9A">
      <w:pPr>
        <w:pStyle w:val="Titel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t>6</w:t>
      </w:r>
      <w:r w:rsidRPr="00B52021">
        <w:rPr>
          <w:rFonts w:cs="Arial"/>
          <w:b/>
          <w:sz w:val="24"/>
        </w:rPr>
        <w:t xml:space="preserve">  Einde </w:t>
      </w:r>
      <w:r w:rsidR="007023DA">
        <w:rPr>
          <w:rFonts w:cs="Arial"/>
          <w:b/>
          <w:sz w:val="24"/>
        </w:rPr>
        <w:t xml:space="preserve">nazorg en </w:t>
      </w:r>
      <w:r w:rsidRPr="00B52021">
        <w:rPr>
          <w:rFonts w:cs="Arial"/>
          <w:b/>
          <w:sz w:val="24"/>
        </w:rPr>
        <w:t>onderhoudstermijn</w:t>
      </w:r>
      <w:r>
        <w:rPr>
          <w:rFonts w:cs="Arial"/>
          <w:b/>
          <w:sz w:val="24"/>
        </w:rPr>
        <w:t xml:space="preserve"> Bomen</w:t>
      </w:r>
      <w:r w:rsidRPr="00B52021">
        <w:rPr>
          <w:rFonts w:cs="Arial"/>
          <w:sz w:val="24"/>
        </w:rPr>
        <w:tab/>
      </w:r>
      <w:r w:rsidR="007023DA">
        <w:rPr>
          <w:rFonts w:cs="Arial"/>
          <w:sz w:val="24"/>
        </w:rPr>
        <w:tab/>
        <w:t>d.d.:</w:t>
      </w:r>
      <w:r w:rsidR="007023DA">
        <w:rPr>
          <w:rFonts w:cs="Arial"/>
          <w:sz w:val="24"/>
        </w:rPr>
        <w:tab/>
        <w:t>…………………………</w:t>
      </w:r>
    </w:p>
    <w:p w14:paraId="600F6EE0" w14:textId="77777777" w:rsidR="00474A9A" w:rsidRPr="007023DA" w:rsidRDefault="00474A9A" w:rsidP="00474A9A">
      <w:pPr>
        <w:pStyle w:val="Titel"/>
        <w:jc w:val="left"/>
        <w:rPr>
          <w:rFonts w:cs="Arial"/>
          <w:sz w:val="20"/>
        </w:rPr>
      </w:pPr>
      <w:r w:rsidRPr="007023DA">
        <w:rPr>
          <w:rFonts w:cs="Arial"/>
          <w:sz w:val="20"/>
        </w:rPr>
        <w:t xml:space="preserve">(Drie kalenderjaren na </w:t>
      </w:r>
      <w:r w:rsidR="007023DA">
        <w:rPr>
          <w:rFonts w:cs="Arial"/>
          <w:sz w:val="20"/>
        </w:rPr>
        <w:t>oplevering aannemer</w:t>
      </w:r>
      <w:r w:rsidRPr="007023DA">
        <w:rPr>
          <w:rFonts w:cs="Arial"/>
          <w:sz w:val="20"/>
        </w:rPr>
        <w:t xml:space="preserve"> + kwaliteitsniveau A)</w:t>
      </w:r>
    </w:p>
    <w:p w14:paraId="4B1D6197" w14:textId="77777777" w:rsidR="00474A9A" w:rsidRPr="00474A9A" w:rsidRDefault="00474A9A" w:rsidP="00474A9A">
      <w:pPr>
        <w:pStyle w:val="Titel"/>
        <w:jc w:val="left"/>
        <w:rPr>
          <w:rFonts w:cs="Arial"/>
          <w:sz w:val="24"/>
        </w:rPr>
      </w:pPr>
      <w:r w:rsidRPr="00474A9A">
        <w:rPr>
          <w:rFonts w:cs="Arial"/>
          <w:sz w:val="24"/>
        </w:rPr>
        <w:t>Schouw vóór einde onderhoudstermijn</w:t>
      </w:r>
      <w:r w:rsidRPr="00474A9A">
        <w:rPr>
          <w:rFonts w:cs="Arial"/>
          <w:sz w:val="24"/>
        </w:rPr>
        <w:tab/>
      </w:r>
    </w:p>
    <w:p w14:paraId="4135AC02" w14:textId="4E2659A1" w:rsidR="00474A9A" w:rsidRPr="007023DA" w:rsidRDefault="00474A9A" w:rsidP="00474A9A">
      <w:pPr>
        <w:pStyle w:val="Titel"/>
        <w:jc w:val="left"/>
        <w:rPr>
          <w:rFonts w:cs="Arial"/>
          <w:sz w:val="20"/>
        </w:rPr>
      </w:pPr>
      <w:r w:rsidRPr="007023DA">
        <w:rPr>
          <w:rFonts w:cs="Arial"/>
          <w:sz w:val="20"/>
        </w:rPr>
        <w:t xml:space="preserve">(twee weken vóór einde onderhoudstermijn </w:t>
      </w:r>
    </w:p>
    <w:p w14:paraId="43148D83" w14:textId="77777777" w:rsidR="00474A9A" w:rsidRPr="00555DEA" w:rsidRDefault="00474A9A" w:rsidP="00474A9A">
      <w:pPr>
        <w:pStyle w:val="Titel"/>
        <w:pBdr>
          <w:bottom w:val="single" w:sz="6" w:space="1" w:color="auto"/>
        </w:pBdr>
        <w:jc w:val="left"/>
        <w:rPr>
          <w:rFonts w:cs="Arial"/>
          <w:sz w:val="16"/>
          <w:szCs w:val="16"/>
        </w:rPr>
      </w:pPr>
    </w:p>
    <w:p w14:paraId="0685AAB1" w14:textId="77777777" w:rsidR="00474A9A" w:rsidRDefault="00474A9A" w:rsidP="00EA2C5C">
      <w:pPr>
        <w:rPr>
          <w:rFonts w:ascii="Arial" w:hAnsi="Arial"/>
        </w:rPr>
      </w:pPr>
    </w:p>
    <w:p w14:paraId="50F20272" w14:textId="77777777" w:rsidR="00474A9A" w:rsidRPr="00B52021" w:rsidRDefault="00474A9A" w:rsidP="00474A9A">
      <w:pPr>
        <w:pStyle w:val="Titel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t>7</w:t>
      </w:r>
      <w:r w:rsidRPr="00B52021">
        <w:rPr>
          <w:rFonts w:cs="Arial"/>
          <w:b/>
          <w:sz w:val="24"/>
        </w:rPr>
        <w:t xml:space="preserve">  Einde </w:t>
      </w:r>
      <w:r w:rsidR="007023DA">
        <w:rPr>
          <w:rFonts w:cs="Arial"/>
          <w:b/>
          <w:sz w:val="24"/>
        </w:rPr>
        <w:t xml:space="preserve">nazorg en </w:t>
      </w:r>
      <w:r w:rsidRPr="00B52021">
        <w:rPr>
          <w:rFonts w:cs="Arial"/>
          <w:b/>
          <w:sz w:val="24"/>
        </w:rPr>
        <w:t>onderhoudstermijn</w:t>
      </w:r>
      <w:r>
        <w:rPr>
          <w:rFonts w:cs="Arial"/>
          <w:b/>
          <w:sz w:val="24"/>
        </w:rPr>
        <w:t xml:space="preserve"> Overig groen</w:t>
      </w:r>
      <w:r w:rsidR="007023DA">
        <w:rPr>
          <w:rFonts w:cs="Arial"/>
          <w:b/>
          <w:sz w:val="24"/>
        </w:rPr>
        <w:tab/>
      </w:r>
      <w:r w:rsidRPr="00B52021">
        <w:rPr>
          <w:rFonts w:cs="Arial"/>
          <w:sz w:val="24"/>
        </w:rPr>
        <w:t>d.d.:</w:t>
      </w:r>
      <w:r w:rsidR="007023DA">
        <w:rPr>
          <w:rFonts w:cs="Arial"/>
          <w:sz w:val="24"/>
        </w:rPr>
        <w:t>……………………………</w:t>
      </w:r>
    </w:p>
    <w:p w14:paraId="6F54A774" w14:textId="77777777" w:rsidR="00474A9A" w:rsidRPr="007023DA" w:rsidRDefault="007023DA" w:rsidP="00474A9A">
      <w:pPr>
        <w:pStyle w:val="Titel"/>
        <w:jc w:val="left"/>
        <w:rPr>
          <w:rFonts w:cs="Arial"/>
          <w:sz w:val="20"/>
        </w:rPr>
      </w:pPr>
      <w:r>
        <w:rPr>
          <w:rFonts w:cs="Arial"/>
          <w:sz w:val="20"/>
        </w:rPr>
        <w:t>(</w:t>
      </w:r>
      <w:r w:rsidRPr="007023DA">
        <w:rPr>
          <w:rFonts w:cs="Arial"/>
          <w:sz w:val="20"/>
        </w:rPr>
        <w:t xml:space="preserve">Maximaal één kalenderjaar na </w:t>
      </w:r>
      <w:r>
        <w:rPr>
          <w:rFonts w:cs="Arial"/>
          <w:sz w:val="20"/>
        </w:rPr>
        <w:t>oplevering aannemer</w:t>
      </w:r>
      <w:r w:rsidRPr="007023DA">
        <w:rPr>
          <w:rFonts w:cs="Arial"/>
          <w:sz w:val="20"/>
        </w:rPr>
        <w:t xml:space="preserve"> (één groeiseizoen)</w:t>
      </w:r>
      <w:r>
        <w:rPr>
          <w:rFonts w:cs="Arial"/>
          <w:sz w:val="20"/>
        </w:rPr>
        <w:t xml:space="preserve"> + kwaliteitsniveau A)</w:t>
      </w:r>
    </w:p>
    <w:p w14:paraId="1DA8F764" w14:textId="77777777" w:rsidR="00474A9A" w:rsidRPr="00474A9A" w:rsidRDefault="00474A9A" w:rsidP="00474A9A">
      <w:pPr>
        <w:pStyle w:val="Titel"/>
        <w:jc w:val="left"/>
        <w:rPr>
          <w:rFonts w:cs="Arial"/>
          <w:sz w:val="24"/>
        </w:rPr>
      </w:pPr>
      <w:r w:rsidRPr="00474A9A">
        <w:rPr>
          <w:rFonts w:cs="Arial"/>
          <w:sz w:val="24"/>
        </w:rPr>
        <w:t>Schouw vóór einde onderhoudstermijn</w:t>
      </w:r>
      <w:r w:rsidRPr="00474A9A">
        <w:rPr>
          <w:rFonts w:cs="Arial"/>
          <w:sz w:val="24"/>
        </w:rPr>
        <w:tab/>
      </w:r>
    </w:p>
    <w:p w14:paraId="762780AE" w14:textId="41849AA6" w:rsidR="00474A9A" w:rsidRPr="007023DA" w:rsidRDefault="00474A9A" w:rsidP="00474A9A">
      <w:pPr>
        <w:pStyle w:val="Titel"/>
        <w:jc w:val="left"/>
        <w:rPr>
          <w:rFonts w:cs="Arial"/>
          <w:sz w:val="20"/>
        </w:rPr>
      </w:pPr>
      <w:r w:rsidRPr="007023DA">
        <w:rPr>
          <w:rFonts w:cs="Arial"/>
          <w:sz w:val="20"/>
        </w:rPr>
        <w:t xml:space="preserve">(twee weken vóór einde onderhoudstermijn) </w:t>
      </w:r>
    </w:p>
    <w:p w14:paraId="64808CBE" w14:textId="77777777" w:rsidR="00474A9A" w:rsidRPr="00555DEA" w:rsidRDefault="00474A9A" w:rsidP="00474A9A">
      <w:pPr>
        <w:pStyle w:val="Titel"/>
        <w:pBdr>
          <w:bottom w:val="single" w:sz="6" w:space="1" w:color="auto"/>
        </w:pBdr>
        <w:jc w:val="left"/>
        <w:rPr>
          <w:rFonts w:cs="Arial"/>
          <w:sz w:val="16"/>
          <w:szCs w:val="16"/>
        </w:rPr>
      </w:pPr>
    </w:p>
    <w:p w14:paraId="32A446D7" w14:textId="77777777" w:rsidR="00474A9A" w:rsidRDefault="00474A9A" w:rsidP="00EA2C5C">
      <w:pPr>
        <w:rPr>
          <w:rFonts w:ascii="Arial" w:hAnsi="Arial"/>
        </w:rPr>
      </w:pPr>
    </w:p>
    <w:p w14:paraId="633E7C92" w14:textId="77777777" w:rsidR="00A725D8" w:rsidRDefault="00A725D8" w:rsidP="00EA2C5C">
      <w:pPr>
        <w:rPr>
          <w:rFonts w:ascii="Arial" w:hAnsi="Arial"/>
        </w:rPr>
      </w:pPr>
    </w:p>
    <w:p w14:paraId="6F3DDE67" w14:textId="77777777" w:rsidR="00474A9A" w:rsidRDefault="00474A9A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338A0ECE" w14:textId="77777777" w:rsidR="00A725D8" w:rsidRPr="00EC1129" w:rsidRDefault="009170EE" w:rsidP="00C46D4E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  </w:t>
      </w:r>
      <w:r w:rsidR="00A725D8">
        <w:rPr>
          <w:rFonts w:ascii="Arial" w:hAnsi="Arial"/>
          <w:b/>
          <w:sz w:val="24"/>
          <w:szCs w:val="24"/>
        </w:rPr>
        <w:t xml:space="preserve">Par. 2.0 </w:t>
      </w:r>
      <w:r w:rsidR="00A725D8" w:rsidRPr="00EC1129">
        <w:rPr>
          <w:rFonts w:ascii="Arial" w:hAnsi="Arial"/>
          <w:b/>
          <w:sz w:val="24"/>
        </w:rPr>
        <w:t xml:space="preserve">Gemaakte afspraken </w:t>
      </w:r>
      <w:r w:rsidR="00A725D8">
        <w:rPr>
          <w:rFonts w:ascii="Arial" w:hAnsi="Arial"/>
          <w:b/>
          <w:sz w:val="24"/>
        </w:rPr>
        <w:t xml:space="preserve">bij oplevering werk </w:t>
      </w:r>
      <w:r w:rsidR="00A725D8" w:rsidRPr="00EC1129">
        <w:rPr>
          <w:rFonts w:ascii="Arial" w:hAnsi="Arial"/>
          <w:b/>
          <w:sz w:val="24"/>
        </w:rPr>
        <w:t xml:space="preserve">(nog uit te voeren werkzaamheden, plichten, bevoegdheden, financiën) m.b.t. overdracht van betreffend gebied: </w:t>
      </w:r>
    </w:p>
    <w:p w14:paraId="5266B234" w14:textId="77777777" w:rsidR="00A725D8" w:rsidRDefault="00A725D8" w:rsidP="00C46D4E">
      <w:pPr>
        <w:rPr>
          <w:rFonts w:ascii="Arial" w:hAnsi="Arial"/>
          <w:sz w:val="24"/>
        </w:rPr>
      </w:pPr>
    </w:p>
    <w:tbl>
      <w:tblPr>
        <w:tblW w:w="10252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0"/>
        <w:gridCol w:w="2452"/>
      </w:tblGrid>
      <w:tr w:rsidR="00A725D8" w:rsidRPr="00DE359E" w14:paraId="52F65FED" w14:textId="77777777" w:rsidTr="00022CDB">
        <w:trPr>
          <w:trHeight w:val="480"/>
        </w:trPr>
        <w:tc>
          <w:tcPr>
            <w:tcW w:w="7800" w:type="dxa"/>
            <w:tcBorders>
              <w:bottom w:val="single" w:sz="12" w:space="0" w:color="auto"/>
            </w:tcBorders>
            <w:shd w:val="clear" w:color="auto" w:fill="E6E6E6"/>
          </w:tcPr>
          <w:p w14:paraId="48CF45AA" w14:textId="77777777" w:rsidR="00A725D8" w:rsidRPr="00DE359E" w:rsidRDefault="00A725D8" w:rsidP="00B24104">
            <w:pPr>
              <w:rPr>
                <w:rFonts w:ascii="Arial" w:hAnsi="Arial"/>
                <w:sz w:val="24"/>
              </w:rPr>
            </w:pPr>
            <w:r w:rsidRPr="00DE359E">
              <w:rPr>
                <w:rFonts w:ascii="Arial" w:hAnsi="Arial"/>
                <w:sz w:val="24"/>
              </w:rPr>
              <w:t>Afspraken</w:t>
            </w:r>
            <w:r>
              <w:rPr>
                <w:rFonts w:ascii="Arial" w:hAnsi="Arial"/>
                <w:sz w:val="24"/>
              </w:rPr>
              <w:t>:</w:t>
            </w:r>
          </w:p>
        </w:tc>
        <w:tc>
          <w:tcPr>
            <w:tcW w:w="2452" w:type="dxa"/>
            <w:tcBorders>
              <w:bottom w:val="single" w:sz="12" w:space="0" w:color="auto"/>
            </w:tcBorders>
            <w:shd w:val="clear" w:color="auto" w:fill="E6E6E6"/>
          </w:tcPr>
          <w:p w14:paraId="52B05D41" w14:textId="77777777" w:rsidR="00A725D8" w:rsidRPr="00DE359E" w:rsidRDefault="00A725D8" w:rsidP="00B24104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Afspraken tussen (verantwoordelijken):</w:t>
            </w:r>
          </w:p>
        </w:tc>
      </w:tr>
      <w:tr w:rsidR="00A725D8" w:rsidRPr="00DE359E" w14:paraId="22549C0D" w14:textId="77777777" w:rsidTr="00022CDB">
        <w:tc>
          <w:tcPr>
            <w:tcW w:w="7800" w:type="dxa"/>
            <w:tcBorders>
              <w:top w:val="single" w:sz="12" w:space="0" w:color="auto"/>
            </w:tcBorders>
          </w:tcPr>
          <w:p w14:paraId="50CAF4B8" w14:textId="77777777" w:rsidR="00A725D8" w:rsidRPr="00DE359E" w:rsidRDefault="00A725D8" w:rsidP="000F1AB1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 w:cs="Arial"/>
              </w:rPr>
              <w:t xml:space="preserve">2.1 Tussen </w:t>
            </w:r>
            <w:r w:rsidR="007023DA">
              <w:rPr>
                <w:rFonts w:ascii="Arial" w:hAnsi="Arial" w:cs="Arial"/>
              </w:rPr>
              <w:t xml:space="preserve">RP </w:t>
            </w:r>
            <w:r>
              <w:rPr>
                <w:rFonts w:ascii="Arial" w:hAnsi="Arial" w:cs="Arial"/>
              </w:rPr>
              <w:t xml:space="preserve">en </w:t>
            </w:r>
            <w:r w:rsidR="00744732">
              <w:rPr>
                <w:rFonts w:ascii="Arial" w:hAnsi="Arial" w:cs="Arial"/>
              </w:rPr>
              <w:t>PROG</w:t>
            </w:r>
            <w:r>
              <w:rPr>
                <w:rFonts w:ascii="Arial" w:hAnsi="Arial" w:cs="Arial"/>
              </w:rPr>
              <w:t xml:space="preserve"> is afgesproken dat de volgende werkzaamheden met de daaraan verbonden uiterste datum nog zullen worden uitgevoerd (Zie bijlage 3: Locatie specifieke zaken) </w:t>
            </w:r>
          </w:p>
        </w:tc>
        <w:tc>
          <w:tcPr>
            <w:tcW w:w="2452" w:type="dxa"/>
            <w:tcBorders>
              <w:top w:val="single" w:sz="12" w:space="0" w:color="auto"/>
            </w:tcBorders>
          </w:tcPr>
          <w:p w14:paraId="151B06B8" w14:textId="77777777" w:rsidR="00A725D8" w:rsidRDefault="00A725D8" w:rsidP="00B24104">
            <w:pPr>
              <w:rPr>
                <w:rFonts w:ascii="Arial" w:hAnsi="Arial"/>
                <w:sz w:val="24"/>
              </w:rPr>
            </w:pPr>
          </w:p>
          <w:p w14:paraId="48DD8C72" w14:textId="77777777" w:rsidR="00A725D8" w:rsidRPr="00DE359E" w:rsidRDefault="00A725D8" w:rsidP="00B24104">
            <w:pPr>
              <w:rPr>
                <w:rFonts w:ascii="Arial" w:hAnsi="Arial"/>
                <w:sz w:val="24"/>
              </w:rPr>
            </w:pPr>
          </w:p>
          <w:p w14:paraId="7661D5D1" w14:textId="77777777" w:rsidR="00A725D8" w:rsidRPr="00DE359E" w:rsidRDefault="00A725D8" w:rsidP="00B24104">
            <w:pPr>
              <w:rPr>
                <w:rFonts w:ascii="Arial" w:hAnsi="Arial"/>
                <w:sz w:val="24"/>
              </w:rPr>
            </w:pPr>
          </w:p>
        </w:tc>
      </w:tr>
      <w:tr w:rsidR="00A725D8" w:rsidRPr="00DE359E" w14:paraId="51F60644" w14:textId="77777777" w:rsidTr="00022CDB">
        <w:tc>
          <w:tcPr>
            <w:tcW w:w="7800" w:type="dxa"/>
          </w:tcPr>
          <w:p w14:paraId="22F37292" w14:textId="77777777" w:rsidR="00A725D8" w:rsidRPr="00F45CF5" w:rsidRDefault="00A725D8" w:rsidP="00F45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</w:t>
            </w:r>
            <w:r w:rsidRPr="00F45CF5">
              <w:rPr>
                <w:rFonts w:ascii="Arial" w:hAnsi="Arial" w:cs="Arial"/>
              </w:rPr>
              <w:t>Onderhoudsplichten derden:</w:t>
            </w:r>
          </w:p>
          <w:p w14:paraId="707F0854" w14:textId="77777777" w:rsidR="00A725D8" w:rsidRPr="00DE359E" w:rsidRDefault="00A725D8" w:rsidP="00F45CF5">
            <w:pPr>
              <w:rPr>
                <w:rFonts w:ascii="Arial" w:hAnsi="Arial"/>
                <w:sz w:val="24"/>
              </w:rPr>
            </w:pPr>
            <w:r w:rsidRPr="00F45CF5">
              <w:rPr>
                <w:rFonts w:ascii="Arial" w:hAnsi="Arial" w:cs="Arial"/>
              </w:rPr>
              <w:t xml:space="preserve"> (omschrijving onderdeel, inspanning, einddatum, afgesloten onderhoudscontracten)</w:t>
            </w:r>
          </w:p>
        </w:tc>
        <w:tc>
          <w:tcPr>
            <w:tcW w:w="2452" w:type="dxa"/>
          </w:tcPr>
          <w:p w14:paraId="546F6EAF" w14:textId="77777777" w:rsidR="00A725D8" w:rsidRPr="00DE359E" w:rsidRDefault="00A725D8" w:rsidP="00B24104">
            <w:pPr>
              <w:rPr>
                <w:rFonts w:ascii="Arial" w:hAnsi="Arial"/>
                <w:sz w:val="24"/>
              </w:rPr>
            </w:pPr>
          </w:p>
        </w:tc>
      </w:tr>
      <w:tr w:rsidR="00A725D8" w:rsidRPr="00DE359E" w14:paraId="572F1227" w14:textId="77777777" w:rsidTr="00022CDB">
        <w:tc>
          <w:tcPr>
            <w:tcW w:w="7800" w:type="dxa"/>
          </w:tcPr>
          <w:p w14:paraId="665B3E9C" w14:textId="77777777" w:rsidR="00A725D8" w:rsidRPr="00F45CF5" w:rsidRDefault="00A725D8" w:rsidP="00B2410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2.3 </w:t>
            </w:r>
            <w:r w:rsidRPr="00F45CF5">
              <w:rPr>
                <w:rFonts w:ascii="Arial" w:hAnsi="Arial"/>
              </w:rPr>
              <w:t>Uitzonderingen op over te dragen gebied zijn:</w:t>
            </w:r>
          </w:p>
        </w:tc>
        <w:tc>
          <w:tcPr>
            <w:tcW w:w="2452" w:type="dxa"/>
          </w:tcPr>
          <w:p w14:paraId="557DD3B1" w14:textId="77777777" w:rsidR="00A725D8" w:rsidRPr="00DE359E" w:rsidRDefault="00A725D8" w:rsidP="00B24104">
            <w:pPr>
              <w:rPr>
                <w:rFonts w:ascii="Arial" w:hAnsi="Arial"/>
                <w:sz w:val="24"/>
              </w:rPr>
            </w:pPr>
          </w:p>
        </w:tc>
      </w:tr>
      <w:tr w:rsidR="00A725D8" w:rsidRPr="00DE359E" w14:paraId="3F2A8D1C" w14:textId="77777777" w:rsidTr="00022CDB">
        <w:tc>
          <w:tcPr>
            <w:tcW w:w="7800" w:type="dxa"/>
          </w:tcPr>
          <w:p w14:paraId="43D84EBD" w14:textId="77777777" w:rsidR="00A725D8" w:rsidRPr="00F45CF5" w:rsidRDefault="00A725D8" w:rsidP="00106B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2.4 </w:t>
            </w:r>
            <w:r w:rsidR="00106B01">
              <w:rPr>
                <w:rFonts w:ascii="Arial" w:hAnsi="Arial"/>
              </w:rPr>
              <w:t>Verantwoordelijk voor het onderhoud tussen</w:t>
            </w:r>
            <w:r>
              <w:rPr>
                <w:rFonts w:ascii="Arial" w:hAnsi="Arial"/>
              </w:rPr>
              <w:t xml:space="preserve"> oplevering en einde onderhoudstermijn </w:t>
            </w:r>
            <w:r w:rsidR="00106B01">
              <w:rPr>
                <w:rFonts w:ascii="Arial" w:hAnsi="Arial"/>
              </w:rPr>
              <w:t>civiel</w:t>
            </w:r>
          </w:p>
        </w:tc>
        <w:tc>
          <w:tcPr>
            <w:tcW w:w="2452" w:type="dxa"/>
          </w:tcPr>
          <w:p w14:paraId="5C518A11" w14:textId="77777777" w:rsidR="00A725D8" w:rsidRPr="00DE359E" w:rsidRDefault="00A725D8" w:rsidP="00B24104">
            <w:pPr>
              <w:rPr>
                <w:rFonts w:ascii="Arial" w:hAnsi="Arial"/>
                <w:sz w:val="24"/>
              </w:rPr>
            </w:pPr>
          </w:p>
        </w:tc>
      </w:tr>
      <w:tr w:rsidR="00106B01" w:rsidRPr="00DE359E" w14:paraId="77D65177" w14:textId="77777777" w:rsidTr="00022CDB">
        <w:tc>
          <w:tcPr>
            <w:tcW w:w="7800" w:type="dxa"/>
          </w:tcPr>
          <w:p w14:paraId="5E744A54" w14:textId="77777777" w:rsidR="00106B01" w:rsidRDefault="00106B01" w:rsidP="00C922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2.5 Verantwoordelijk voor het onderhoud tussen oplevering en einde </w:t>
            </w:r>
            <w:r w:rsidR="007023DA">
              <w:rPr>
                <w:rFonts w:ascii="Arial" w:hAnsi="Arial"/>
              </w:rPr>
              <w:t xml:space="preserve">nazorg en </w:t>
            </w:r>
            <w:r>
              <w:rPr>
                <w:rFonts w:ascii="Arial" w:hAnsi="Arial"/>
              </w:rPr>
              <w:t>onderhoudstermijn Bomen/groen</w:t>
            </w:r>
          </w:p>
        </w:tc>
        <w:tc>
          <w:tcPr>
            <w:tcW w:w="2452" w:type="dxa"/>
          </w:tcPr>
          <w:p w14:paraId="2E546C95" w14:textId="77777777" w:rsidR="00106B01" w:rsidRPr="00DE359E" w:rsidRDefault="00106B01" w:rsidP="00B24104">
            <w:pPr>
              <w:rPr>
                <w:rFonts w:ascii="Arial" w:hAnsi="Arial"/>
                <w:sz w:val="24"/>
              </w:rPr>
            </w:pPr>
          </w:p>
        </w:tc>
      </w:tr>
    </w:tbl>
    <w:p w14:paraId="74002B0D" w14:textId="77777777" w:rsidR="00A725D8" w:rsidRDefault="00A725D8" w:rsidP="00C46D4E">
      <w:pPr>
        <w:rPr>
          <w:rFonts w:ascii="Arial" w:hAnsi="Arial"/>
          <w:b/>
          <w:sz w:val="24"/>
          <w:szCs w:val="24"/>
        </w:rPr>
      </w:pPr>
    </w:p>
    <w:p w14:paraId="4580966C" w14:textId="77777777" w:rsidR="00A725D8" w:rsidRDefault="00A725D8" w:rsidP="00CF020F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Par. 3</w:t>
      </w:r>
      <w:r w:rsidRPr="00DC31D5">
        <w:rPr>
          <w:rFonts w:ascii="Arial" w:hAnsi="Arial"/>
          <w:b/>
          <w:sz w:val="24"/>
          <w:szCs w:val="24"/>
        </w:rPr>
        <w:t xml:space="preserve">.0 De </w:t>
      </w:r>
      <w:r>
        <w:rPr>
          <w:rFonts w:ascii="Arial" w:hAnsi="Arial"/>
          <w:b/>
          <w:sz w:val="24"/>
          <w:szCs w:val="24"/>
        </w:rPr>
        <w:t xml:space="preserve">volgende documenten worden (digitaal) aan de </w:t>
      </w:r>
      <w:r w:rsidRPr="00DC31D5">
        <w:rPr>
          <w:rFonts w:ascii="Arial" w:hAnsi="Arial"/>
          <w:b/>
          <w:sz w:val="24"/>
          <w:szCs w:val="24"/>
        </w:rPr>
        <w:t>afdelin</w:t>
      </w:r>
      <w:r>
        <w:rPr>
          <w:rFonts w:ascii="Arial" w:hAnsi="Arial"/>
          <w:b/>
          <w:sz w:val="24"/>
          <w:szCs w:val="24"/>
        </w:rPr>
        <w:t xml:space="preserve">g </w:t>
      </w:r>
      <w:r w:rsidR="008511DC">
        <w:rPr>
          <w:rFonts w:ascii="Arial" w:hAnsi="Arial"/>
          <w:b/>
          <w:sz w:val="24"/>
          <w:szCs w:val="24"/>
        </w:rPr>
        <w:t>Programmering</w:t>
      </w:r>
      <w:r>
        <w:rPr>
          <w:rFonts w:ascii="Arial" w:hAnsi="Arial"/>
          <w:b/>
          <w:sz w:val="24"/>
          <w:szCs w:val="24"/>
        </w:rPr>
        <w:t xml:space="preserve"> overgedragen</w:t>
      </w:r>
      <w:r w:rsidRPr="00DC31D5">
        <w:rPr>
          <w:rFonts w:ascii="Arial" w:hAnsi="Arial"/>
          <w:b/>
          <w:sz w:val="24"/>
          <w:szCs w:val="24"/>
        </w:rPr>
        <w:t>:  (A</w:t>
      </w:r>
      <w:r>
        <w:rPr>
          <w:rFonts w:ascii="Arial" w:hAnsi="Arial"/>
          <w:b/>
          <w:sz w:val="24"/>
          <w:szCs w:val="24"/>
        </w:rPr>
        <w:t xml:space="preserve">fvinklijst in te vullen door afdeling </w:t>
      </w:r>
      <w:r w:rsidR="008511DC">
        <w:rPr>
          <w:rFonts w:ascii="Arial" w:hAnsi="Arial"/>
          <w:b/>
          <w:sz w:val="24"/>
          <w:szCs w:val="24"/>
        </w:rPr>
        <w:t>Ingenieursbureau</w:t>
      </w:r>
      <w:r w:rsidRPr="00DC31D5">
        <w:rPr>
          <w:rFonts w:ascii="Arial" w:hAnsi="Arial"/>
          <w:b/>
          <w:sz w:val="24"/>
          <w:szCs w:val="24"/>
        </w:rPr>
        <w:t>)</w:t>
      </w:r>
    </w:p>
    <w:p w14:paraId="71177B15" w14:textId="77777777" w:rsidR="00A725D8" w:rsidRPr="00DC31D5" w:rsidRDefault="00A725D8" w:rsidP="00CF020F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Locatie digitale documenten:  ……………………………………………. </w:t>
      </w:r>
    </w:p>
    <w:tbl>
      <w:tblPr>
        <w:tblW w:w="10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"/>
        <w:gridCol w:w="7008"/>
        <w:gridCol w:w="18"/>
        <w:gridCol w:w="282"/>
        <w:gridCol w:w="18"/>
        <w:gridCol w:w="282"/>
        <w:gridCol w:w="18"/>
        <w:gridCol w:w="2716"/>
        <w:tblGridChange w:id="0">
          <w:tblGrid>
            <w:gridCol w:w="18"/>
            <w:gridCol w:w="7008"/>
            <w:gridCol w:w="18"/>
            <w:gridCol w:w="282"/>
            <w:gridCol w:w="18"/>
            <w:gridCol w:w="282"/>
            <w:gridCol w:w="18"/>
            <w:gridCol w:w="2716"/>
          </w:tblGrid>
        </w:tblGridChange>
      </w:tblGrid>
      <w:tr w:rsidR="00022CDB" w:rsidRPr="000B7539" w14:paraId="3FEEC4F8" w14:textId="77777777" w:rsidTr="00EA2904">
        <w:trPr>
          <w:cantSplit/>
          <w:trHeight w:val="1228"/>
        </w:trPr>
        <w:tc>
          <w:tcPr>
            <w:tcW w:w="7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2CD9CA45" w14:textId="77777777" w:rsidR="00CC38EC" w:rsidRPr="000B7539" w:rsidRDefault="00CC38EC" w:rsidP="009804AB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  <w:r w:rsidRPr="000B7539">
              <w:rPr>
                <w:rFonts w:ascii="Arial" w:hAnsi="Arial"/>
                <w:b/>
                <w:sz w:val="14"/>
                <w:szCs w:val="14"/>
              </w:rPr>
              <w:t>Vakgebied / items</w:t>
            </w:r>
          </w:p>
        </w:tc>
        <w:tc>
          <w:tcPr>
            <w:tcW w:w="3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textDirection w:val="btLr"/>
          </w:tcPr>
          <w:p w14:paraId="3A317370" w14:textId="77777777" w:rsidR="00CC38EC" w:rsidRPr="000B7539" w:rsidRDefault="00CC38EC" w:rsidP="009804AB">
            <w:pPr>
              <w:ind w:left="113" w:right="113"/>
              <w:jc w:val="right"/>
              <w:rPr>
                <w:rFonts w:ascii="Arial" w:hAnsi="Arial"/>
                <w:b/>
                <w:sz w:val="14"/>
                <w:szCs w:val="14"/>
              </w:rPr>
            </w:pPr>
            <w:r>
              <w:rPr>
                <w:rFonts w:ascii="Arial" w:hAnsi="Arial"/>
                <w:b/>
                <w:sz w:val="14"/>
                <w:szCs w:val="14"/>
              </w:rPr>
              <w:t>Niet van T</w:t>
            </w:r>
            <w:r w:rsidRPr="000B7539">
              <w:rPr>
                <w:rFonts w:ascii="Arial" w:hAnsi="Arial"/>
                <w:b/>
                <w:sz w:val="14"/>
                <w:szCs w:val="14"/>
              </w:rPr>
              <w:t>oep</w:t>
            </w:r>
            <w:r>
              <w:rPr>
                <w:rFonts w:ascii="Arial" w:hAnsi="Arial"/>
                <w:b/>
                <w:sz w:val="14"/>
                <w:szCs w:val="14"/>
              </w:rPr>
              <w:t>.</w:t>
            </w:r>
          </w:p>
        </w:tc>
        <w:tc>
          <w:tcPr>
            <w:tcW w:w="3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textDirection w:val="btLr"/>
          </w:tcPr>
          <w:p w14:paraId="16265646" w14:textId="77777777" w:rsidR="00CC38EC" w:rsidRPr="000B7539" w:rsidRDefault="00CC38EC" w:rsidP="009804AB">
            <w:pPr>
              <w:ind w:left="113" w:right="113"/>
              <w:jc w:val="right"/>
              <w:rPr>
                <w:rFonts w:ascii="Arial" w:hAnsi="Arial"/>
                <w:b/>
                <w:sz w:val="14"/>
                <w:szCs w:val="14"/>
              </w:rPr>
            </w:pPr>
            <w:r w:rsidRPr="000B7539">
              <w:rPr>
                <w:rFonts w:ascii="Arial" w:hAnsi="Arial"/>
                <w:b/>
                <w:sz w:val="14"/>
                <w:szCs w:val="14"/>
              </w:rPr>
              <w:t>Aanwezig</w:t>
            </w:r>
          </w:p>
        </w:tc>
        <w:tc>
          <w:tcPr>
            <w:tcW w:w="27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57C872F3" w14:textId="77777777" w:rsidR="00CC38EC" w:rsidRPr="000B7539" w:rsidRDefault="00CC38EC" w:rsidP="009804AB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  <w:r w:rsidRPr="000B7539">
              <w:rPr>
                <w:rFonts w:ascii="Arial" w:hAnsi="Arial"/>
                <w:b/>
                <w:sz w:val="14"/>
                <w:szCs w:val="14"/>
              </w:rPr>
              <w:t>Toelichting</w:t>
            </w:r>
          </w:p>
        </w:tc>
      </w:tr>
      <w:tr w:rsidR="00CC38EC" w:rsidRPr="00DE359E" w14:paraId="0D6AE53F" w14:textId="77777777" w:rsidTr="00022CDB">
        <w:tc>
          <w:tcPr>
            <w:tcW w:w="7026" w:type="dxa"/>
            <w:gridSpan w:val="2"/>
            <w:tcBorders>
              <w:top w:val="single" w:sz="18" w:space="0" w:color="auto"/>
            </w:tcBorders>
          </w:tcPr>
          <w:p w14:paraId="46073F20" w14:textId="77777777" w:rsidR="00CC38EC" w:rsidRPr="00DA5D75" w:rsidRDefault="00CC38EC" w:rsidP="000A1B48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Opleveringen</w:t>
            </w:r>
          </w:p>
        </w:tc>
        <w:tc>
          <w:tcPr>
            <w:tcW w:w="300" w:type="dxa"/>
            <w:gridSpan w:val="2"/>
            <w:tcBorders>
              <w:top w:val="single" w:sz="18" w:space="0" w:color="auto"/>
            </w:tcBorders>
            <w:vAlign w:val="center"/>
          </w:tcPr>
          <w:p w14:paraId="1F0D9115" w14:textId="77777777" w:rsidR="00CC38EC" w:rsidRPr="00DE359E" w:rsidRDefault="00CC38EC" w:rsidP="000A1B48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tcBorders>
              <w:top w:val="single" w:sz="18" w:space="0" w:color="auto"/>
            </w:tcBorders>
            <w:vAlign w:val="center"/>
          </w:tcPr>
          <w:p w14:paraId="6683A007" w14:textId="77777777" w:rsidR="00CC38EC" w:rsidRPr="00DE359E" w:rsidRDefault="00CC38EC" w:rsidP="000A1B48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  <w:tcBorders>
              <w:top w:val="single" w:sz="18" w:space="0" w:color="auto"/>
            </w:tcBorders>
          </w:tcPr>
          <w:p w14:paraId="629F1EBB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2CCC3A04" w14:textId="77777777" w:rsidTr="00022CDB">
        <w:tc>
          <w:tcPr>
            <w:tcW w:w="7026" w:type="dxa"/>
            <w:gridSpan w:val="2"/>
          </w:tcPr>
          <w:p w14:paraId="58E95849" w14:textId="77777777" w:rsidR="00CC38EC" w:rsidRPr="00DE359E" w:rsidRDefault="00CC38EC" w:rsidP="00DC3CE7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left="318" w:hanging="2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Plattegrond </w:t>
            </w:r>
            <w:r w:rsidRPr="00DE359E">
              <w:rPr>
                <w:rFonts w:ascii="Arial" w:hAnsi="Arial"/>
              </w:rPr>
              <w:t>over te dragen</w:t>
            </w:r>
            <w:r>
              <w:rPr>
                <w:rFonts w:ascii="Arial" w:hAnsi="Arial"/>
              </w:rPr>
              <w:t>/te beheren</w:t>
            </w:r>
            <w:r w:rsidRPr="00DE359E">
              <w:rPr>
                <w:rFonts w:ascii="Arial" w:hAnsi="Arial"/>
              </w:rPr>
              <w:t xml:space="preserve"> gebied </w:t>
            </w:r>
            <w:r>
              <w:rPr>
                <w:rFonts w:ascii="Arial" w:hAnsi="Arial"/>
              </w:rPr>
              <w:t xml:space="preserve">digitaal met </w:t>
            </w:r>
            <w:r w:rsidRPr="000A216A">
              <w:rPr>
                <w:rFonts w:ascii="Arial" w:hAnsi="Arial"/>
                <w:b/>
              </w:rPr>
              <w:t>beheergrenzen</w:t>
            </w:r>
            <w:r>
              <w:rPr>
                <w:rFonts w:ascii="Arial" w:hAnsi="Arial"/>
                <w:b/>
              </w:rPr>
              <w:t xml:space="preserve"> </w:t>
            </w:r>
            <w:r w:rsidRPr="00C314AE">
              <w:rPr>
                <w:rFonts w:ascii="Arial" w:hAnsi="Arial"/>
              </w:rPr>
              <w:t>(bijlage 1.0)</w:t>
            </w:r>
            <w:r w:rsidRPr="00DE359E">
              <w:rPr>
                <w:rFonts w:ascii="Arial" w:hAnsi="Arial"/>
              </w:rPr>
              <w:t xml:space="preserve"> </w:t>
            </w:r>
          </w:p>
        </w:tc>
        <w:tc>
          <w:tcPr>
            <w:tcW w:w="300" w:type="dxa"/>
            <w:gridSpan w:val="2"/>
            <w:vAlign w:val="center"/>
          </w:tcPr>
          <w:p w14:paraId="0AECBD6B" w14:textId="77777777" w:rsidR="00CC38EC" w:rsidRPr="00DE359E" w:rsidRDefault="00CC38EC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72B5DA1" w14:textId="77777777" w:rsidR="00CC38EC" w:rsidRPr="00F13BF8" w:rsidRDefault="00CC38EC" w:rsidP="005D2A84">
            <w:pPr>
              <w:jc w:val="center"/>
              <w:rPr>
                <w:rFonts w:ascii="Arial" w:hAnsi="Arial"/>
                <w:strike/>
              </w:rPr>
            </w:pPr>
          </w:p>
        </w:tc>
        <w:tc>
          <w:tcPr>
            <w:tcW w:w="2734" w:type="dxa"/>
            <w:gridSpan w:val="2"/>
          </w:tcPr>
          <w:p w14:paraId="15B3C654" w14:textId="77777777" w:rsidR="00CC38EC" w:rsidRPr="00DE359E" w:rsidRDefault="00CC38EC" w:rsidP="005D2A84">
            <w:pPr>
              <w:rPr>
                <w:rFonts w:ascii="Arial" w:hAnsi="Arial"/>
              </w:rPr>
            </w:pPr>
          </w:p>
        </w:tc>
      </w:tr>
      <w:tr w:rsidR="00CC38EC" w:rsidRPr="00DE359E" w14:paraId="7EF761A0" w14:textId="77777777" w:rsidTr="00022CDB">
        <w:tc>
          <w:tcPr>
            <w:tcW w:w="7026" w:type="dxa"/>
            <w:gridSpan w:val="2"/>
          </w:tcPr>
          <w:p w14:paraId="31DA7974" w14:textId="77777777" w:rsidR="00CC38EC" w:rsidRPr="00A43777" w:rsidRDefault="00CC38EC" w:rsidP="00A43777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2572345A" w14:textId="77777777" w:rsidR="00CC38EC" w:rsidRPr="00DE359E" w:rsidRDefault="00CC38EC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294F390A" w14:textId="77777777" w:rsidR="00CC38EC" w:rsidRPr="00DE359E" w:rsidRDefault="00CC38EC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5F4BEE07" w14:textId="77777777" w:rsidR="00CC38EC" w:rsidRPr="00DE359E" w:rsidRDefault="00CC38EC" w:rsidP="005D2A84">
            <w:pPr>
              <w:rPr>
                <w:rFonts w:ascii="Arial" w:hAnsi="Arial"/>
              </w:rPr>
            </w:pPr>
          </w:p>
        </w:tc>
      </w:tr>
      <w:tr w:rsidR="00CC38EC" w:rsidRPr="00DE359E" w14:paraId="770D2912" w14:textId="77777777" w:rsidTr="00022CDB">
        <w:tc>
          <w:tcPr>
            <w:tcW w:w="7026" w:type="dxa"/>
            <w:gridSpan w:val="2"/>
          </w:tcPr>
          <w:p w14:paraId="73692438" w14:textId="77777777" w:rsidR="00CC38EC" w:rsidRPr="00A43777" w:rsidRDefault="00CC38EC" w:rsidP="00A43777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 w:rsidRPr="00A43777">
              <w:rPr>
                <w:rFonts w:ascii="Arial" w:hAnsi="Arial"/>
                <w:b/>
              </w:rPr>
              <w:t>Algemeen</w:t>
            </w:r>
          </w:p>
        </w:tc>
        <w:tc>
          <w:tcPr>
            <w:tcW w:w="300" w:type="dxa"/>
            <w:gridSpan w:val="2"/>
            <w:vAlign w:val="center"/>
          </w:tcPr>
          <w:p w14:paraId="239F642B" w14:textId="77777777" w:rsidR="00CC38EC" w:rsidRPr="00DE359E" w:rsidRDefault="00CC38EC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4D287C9" w14:textId="77777777" w:rsidR="00CC38EC" w:rsidRPr="00DE359E" w:rsidRDefault="00CC38EC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0BAFEC69" w14:textId="77777777" w:rsidR="00CC38EC" w:rsidRPr="00DE359E" w:rsidRDefault="00CC38EC" w:rsidP="005D2A84">
            <w:pPr>
              <w:rPr>
                <w:rFonts w:ascii="Arial" w:hAnsi="Arial"/>
              </w:rPr>
            </w:pPr>
          </w:p>
        </w:tc>
      </w:tr>
      <w:tr w:rsidR="00CC38EC" w:rsidRPr="00DE359E" w14:paraId="28133876" w14:textId="77777777" w:rsidTr="00022CDB">
        <w:tc>
          <w:tcPr>
            <w:tcW w:w="7026" w:type="dxa"/>
            <w:gridSpan w:val="2"/>
          </w:tcPr>
          <w:p w14:paraId="4EED88D4" w14:textId="77777777" w:rsidR="00CC38EC" w:rsidRPr="00BD54E8" w:rsidRDefault="00CC38EC" w:rsidP="00DA6EEE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02"/>
              <w:rPr>
                <w:rFonts w:ascii="Arial" w:hAnsi="Arial"/>
              </w:rPr>
            </w:pPr>
            <w:r>
              <w:rPr>
                <w:rFonts w:ascii="Arial" w:hAnsi="Arial"/>
              </w:rPr>
              <w:t>Goedgekeurd Inrichtingsplan (pdf, dxf en</w:t>
            </w:r>
            <w:r w:rsidR="00EC12F5">
              <w:rPr>
                <w:rFonts w:ascii="Arial" w:hAnsi="Arial"/>
              </w:rPr>
              <w:t>/of</w:t>
            </w:r>
            <w:r>
              <w:rPr>
                <w:rFonts w:ascii="Arial" w:hAnsi="Arial"/>
              </w:rPr>
              <w:t xml:space="preserve"> dwg formaat)</w:t>
            </w:r>
            <w:r w:rsidR="001F4FC3">
              <w:rPr>
                <w:rFonts w:ascii="Arial" w:hAnsi="Arial"/>
              </w:rPr>
              <w:t>,incl groen-, verlichtings,-riool-, en hoogteplan</w:t>
            </w:r>
            <w:r w:rsidR="000F1AB1">
              <w:rPr>
                <w:rFonts w:ascii="Arial" w:hAnsi="Arial"/>
              </w:rPr>
              <w:t>.</w:t>
            </w:r>
            <w:r w:rsidR="001F4FC3">
              <w:rPr>
                <w:rFonts w:ascii="Arial" w:hAnsi="Arial"/>
              </w:rPr>
              <w:t xml:space="preserve"> </w:t>
            </w:r>
          </w:p>
        </w:tc>
        <w:tc>
          <w:tcPr>
            <w:tcW w:w="300" w:type="dxa"/>
            <w:gridSpan w:val="2"/>
            <w:vAlign w:val="center"/>
          </w:tcPr>
          <w:p w14:paraId="09A71F6F" w14:textId="77777777" w:rsidR="00CC38EC" w:rsidRPr="00DE359E" w:rsidRDefault="00CC38EC" w:rsidP="00D06CB8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6B6DA6CF" w14:textId="77777777" w:rsidR="00CC38EC" w:rsidRPr="00DE359E" w:rsidRDefault="00CC38EC" w:rsidP="00D06CB8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68A549F5" w14:textId="77777777" w:rsidR="00CC38EC" w:rsidRPr="00DE359E" w:rsidRDefault="00CC38EC" w:rsidP="00D06CB8">
            <w:pPr>
              <w:rPr>
                <w:rFonts w:ascii="Arial" w:hAnsi="Arial"/>
              </w:rPr>
            </w:pPr>
          </w:p>
        </w:tc>
      </w:tr>
      <w:tr w:rsidR="00CC38EC" w:rsidRPr="00DE359E" w14:paraId="54744C7D" w14:textId="77777777" w:rsidTr="00022CDB">
        <w:tc>
          <w:tcPr>
            <w:tcW w:w="7026" w:type="dxa"/>
            <w:gridSpan w:val="2"/>
          </w:tcPr>
          <w:p w14:paraId="0469D565" w14:textId="77777777" w:rsidR="00CC38EC" w:rsidRDefault="00FD1303" w:rsidP="00FD1303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02"/>
              <w:rPr>
                <w:rFonts w:ascii="Arial" w:hAnsi="Arial"/>
              </w:rPr>
            </w:pPr>
            <w:r>
              <w:rPr>
                <w:rFonts w:ascii="Arial" w:hAnsi="Arial"/>
              </w:rPr>
              <w:t>Civiel b</w:t>
            </w:r>
            <w:r w:rsidR="00CC38EC">
              <w:rPr>
                <w:rFonts w:ascii="Arial" w:hAnsi="Arial"/>
              </w:rPr>
              <w:t xml:space="preserve">estek en tekeningen </w:t>
            </w:r>
            <w:r w:rsidR="00CC38EC" w:rsidRPr="00174191">
              <w:rPr>
                <w:rFonts w:ascii="Arial" w:hAnsi="Arial"/>
              </w:rPr>
              <w:t>met nota van inlichtingen</w:t>
            </w:r>
            <w:r w:rsidR="00CC38EC">
              <w:rPr>
                <w:rFonts w:ascii="Arial" w:hAnsi="Arial"/>
              </w:rPr>
              <w:t xml:space="preserve"> (pdf, dxf en</w:t>
            </w:r>
            <w:r w:rsidR="00EC12F5">
              <w:rPr>
                <w:rFonts w:ascii="Arial" w:hAnsi="Arial"/>
              </w:rPr>
              <w:t>/of</w:t>
            </w:r>
            <w:r w:rsidR="00CC38EC">
              <w:rPr>
                <w:rFonts w:ascii="Arial" w:hAnsi="Arial"/>
              </w:rPr>
              <w:t xml:space="preserve"> dwg formaat)</w:t>
            </w:r>
            <w:r w:rsidR="0059214B">
              <w:rPr>
                <w:rFonts w:ascii="Arial" w:hAnsi="Arial"/>
              </w:rPr>
              <w:t xml:space="preserve"> </w:t>
            </w:r>
          </w:p>
        </w:tc>
        <w:tc>
          <w:tcPr>
            <w:tcW w:w="300" w:type="dxa"/>
            <w:gridSpan w:val="2"/>
            <w:vAlign w:val="center"/>
          </w:tcPr>
          <w:p w14:paraId="6B2C44F4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C5E2680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62F7B8AA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FD1303" w:rsidRPr="00DE359E" w14:paraId="7F476993" w14:textId="77777777" w:rsidTr="00022CDB">
        <w:tc>
          <w:tcPr>
            <w:tcW w:w="7026" w:type="dxa"/>
            <w:gridSpan w:val="2"/>
          </w:tcPr>
          <w:p w14:paraId="0CA7457C" w14:textId="77777777" w:rsidR="00FD1303" w:rsidRDefault="00FD1303" w:rsidP="00DC3CE7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02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Groenbestek en tekeningen </w:t>
            </w:r>
            <w:r w:rsidRPr="00174191">
              <w:rPr>
                <w:rFonts w:ascii="Arial" w:hAnsi="Arial"/>
              </w:rPr>
              <w:t>met nota van inlichtingen</w:t>
            </w:r>
            <w:r>
              <w:rPr>
                <w:rFonts w:ascii="Arial" w:hAnsi="Arial"/>
              </w:rPr>
              <w:t xml:space="preserve"> (pdf, dxf en/of dwg formaat)</w:t>
            </w:r>
          </w:p>
        </w:tc>
        <w:tc>
          <w:tcPr>
            <w:tcW w:w="300" w:type="dxa"/>
            <w:gridSpan w:val="2"/>
            <w:vAlign w:val="center"/>
          </w:tcPr>
          <w:p w14:paraId="08215302" w14:textId="77777777" w:rsidR="00FD1303" w:rsidRPr="00DE359E" w:rsidRDefault="00FD1303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017A269B" w14:textId="77777777" w:rsidR="00FD1303" w:rsidRPr="00DE359E" w:rsidRDefault="00FD1303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4627C899" w14:textId="77777777" w:rsidR="00FD1303" w:rsidRPr="00DE359E" w:rsidRDefault="00FD1303" w:rsidP="009804AB">
            <w:pPr>
              <w:rPr>
                <w:rFonts w:ascii="Arial" w:hAnsi="Arial"/>
              </w:rPr>
            </w:pPr>
          </w:p>
        </w:tc>
      </w:tr>
      <w:tr w:rsidR="00CC38EC" w:rsidRPr="00DE359E" w14:paraId="28447AD7" w14:textId="77777777" w:rsidTr="00022CDB">
        <w:tc>
          <w:tcPr>
            <w:tcW w:w="7026" w:type="dxa"/>
            <w:gridSpan w:val="2"/>
          </w:tcPr>
          <w:p w14:paraId="71AA2974" w14:textId="77777777" w:rsidR="00CC38EC" w:rsidRPr="00DA5D75" w:rsidRDefault="00CC38EC" w:rsidP="00DC3CE7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02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Bestekswijzigingen vanaf aanbesteding</w:t>
            </w:r>
            <w:r w:rsidR="003C0327">
              <w:rPr>
                <w:rFonts w:ascii="Arial" w:hAnsi="Arial"/>
              </w:rPr>
              <w:t xml:space="preserve"> (bestekstekeningen met daarop digitaal of handmatig wijzigingen aangegeven)</w:t>
            </w:r>
          </w:p>
        </w:tc>
        <w:tc>
          <w:tcPr>
            <w:tcW w:w="300" w:type="dxa"/>
            <w:gridSpan w:val="2"/>
            <w:vAlign w:val="center"/>
          </w:tcPr>
          <w:p w14:paraId="28054D7D" w14:textId="77777777" w:rsidR="00CC38EC" w:rsidRPr="00DE359E" w:rsidRDefault="00CC38EC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6E7A821C" w14:textId="77777777" w:rsidR="00CC38EC" w:rsidRPr="00DE359E" w:rsidRDefault="00CC38EC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6CDE53DF" w14:textId="77777777" w:rsidR="00CC38EC" w:rsidRPr="00DE359E" w:rsidRDefault="00CC38EC" w:rsidP="005D2A84">
            <w:pPr>
              <w:rPr>
                <w:rFonts w:ascii="Arial" w:hAnsi="Arial"/>
              </w:rPr>
            </w:pPr>
          </w:p>
        </w:tc>
      </w:tr>
      <w:tr w:rsidR="001F4FC3" w:rsidRPr="00DE359E" w14:paraId="2299027C" w14:textId="77777777" w:rsidTr="00022CDB">
        <w:tc>
          <w:tcPr>
            <w:tcW w:w="7026" w:type="dxa"/>
            <w:gridSpan w:val="2"/>
          </w:tcPr>
          <w:p w14:paraId="66294213" w14:textId="77777777" w:rsidR="001F4FC3" w:rsidRPr="003C0327" w:rsidRDefault="001F4FC3" w:rsidP="003C0327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02"/>
              <w:rPr>
                <w:rFonts w:ascii="Arial" w:hAnsi="Arial"/>
              </w:rPr>
            </w:pPr>
            <w:r>
              <w:rPr>
                <w:rFonts w:ascii="Arial" w:hAnsi="Arial"/>
              </w:rPr>
              <w:t>Verificatiedossier</w:t>
            </w:r>
          </w:p>
        </w:tc>
        <w:tc>
          <w:tcPr>
            <w:tcW w:w="300" w:type="dxa"/>
            <w:gridSpan w:val="2"/>
            <w:vAlign w:val="center"/>
          </w:tcPr>
          <w:p w14:paraId="57D8C70A" w14:textId="77777777" w:rsidR="001F4FC3" w:rsidRPr="00DE359E" w:rsidRDefault="001F4FC3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258B94E" w14:textId="77777777" w:rsidR="001F4FC3" w:rsidRPr="00DE359E" w:rsidRDefault="001F4FC3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10C9A3AE" w14:textId="77777777" w:rsidR="001F4FC3" w:rsidRPr="00DE359E" w:rsidRDefault="001F4FC3" w:rsidP="005D2A84">
            <w:pPr>
              <w:rPr>
                <w:rFonts w:ascii="Arial" w:hAnsi="Arial"/>
              </w:rPr>
            </w:pPr>
          </w:p>
        </w:tc>
      </w:tr>
      <w:tr w:rsidR="003C0327" w:rsidRPr="00DE359E" w14:paraId="767CCAF4" w14:textId="77777777" w:rsidTr="00022CDB">
        <w:tc>
          <w:tcPr>
            <w:tcW w:w="7026" w:type="dxa"/>
            <w:gridSpan w:val="2"/>
          </w:tcPr>
          <w:p w14:paraId="63011255" w14:textId="77777777" w:rsidR="003C0327" w:rsidRDefault="003C0327" w:rsidP="003C0327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02"/>
              <w:rPr>
                <w:rFonts w:ascii="Arial" w:hAnsi="Arial"/>
              </w:rPr>
            </w:pPr>
            <w:r>
              <w:rPr>
                <w:rFonts w:ascii="Arial" w:hAnsi="Arial"/>
              </w:rPr>
              <w:t>0-meting</w:t>
            </w:r>
          </w:p>
        </w:tc>
        <w:tc>
          <w:tcPr>
            <w:tcW w:w="300" w:type="dxa"/>
            <w:gridSpan w:val="2"/>
            <w:vAlign w:val="center"/>
          </w:tcPr>
          <w:p w14:paraId="3B292510" w14:textId="77777777" w:rsidR="003C0327" w:rsidRPr="00DE359E" w:rsidRDefault="003C0327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47FBD04" w14:textId="77777777" w:rsidR="003C0327" w:rsidRPr="00DE359E" w:rsidRDefault="003C0327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23831301" w14:textId="77777777" w:rsidR="003C0327" w:rsidRPr="00DE359E" w:rsidRDefault="003C0327" w:rsidP="005D2A84">
            <w:pPr>
              <w:rPr>
                <w:rFonts w:ascii="Arial" w:hAnsi="Arial"/>
              </w:rPr>
            </w:pPr>
          </w:p>
        </w:tc>
      </w:tr>
      <w:tr w:rsidR="00CC38EC" w:rsidRPr="00DE359E" w14:paraId="06D3F8A0" w14:textId="77777777" w:rsidTr="00022CDB">
        <w:tc>
          <w:tcPr>
            <w:tcW w:w="7026" w:type="dxa"/>
            <w:gridSpan w:val="2"/>
          </w:tcPr>
          <w:p w14:paraId="2C82D852" w14:textId="77777777" w:rsidR="00CC38EC" w:rsidRPr="00DE359E" w:rsidRDefault="00CC38EC" w:rsidP="00DC3CE7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6804"/>
              </w:tabs>
              <w:ind w:left="418" w:hanging="300"/>
              <w:rPr>
                <w:rFonts w:ascii="Arial" w:hAnsi="Arial"/>
              </w:rPr>
            </w:pPr>
            <w:r>
              <w:rPr>
                <w:rFonts w:ascii="Arial" w:hAnsi="Arial"/>
              </w:rPr>
              <w:t>Lijst leveranciers (goederen)</w:t>
            </w:r>
          </w:p>
        </w:tc>
        <w:tc>
          <w:tcPr>
            <w:tcW w:w="300" w:type="dxa"/>
            <w:gridSpan w:val="2"/>
            <w:vAlign w:val="center"/>
          </w:tcPr>
          <w:p w14:paraId="32B187FF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5FBB230B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293C3BEF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55F34DA5" w14:textId="77777777" w:rsidTr="00022CDB">
        <w:tc>
          <w:tcPr>
            <w:tcW w:w="7026" w:type="dxa"/>
            <w:gridSpan w:val="2"/>
          </w:tcPr>
          <w:p w14:paraId="0CF5B977" w14:textId="77777777" w:rsidR="00CC38EC" w:rsidRPr="00DA5D75" w:rsidRDefault="00CC38EC" w:rsidP="00D06CB8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49D8CB91" w14:textId="77777777" w:rsidR="00CC38EC" w:rsidRPr="00DE359E" w:rsidRDefault="00CC38EC" w:rsidP="00D06CB8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D066281" w14:textId="77777777" w:rsidR="00CC38EC" w:rsidRPr="00DE359E" w:rsidRDefault="00CC38EC" w:rsidP="00D06CB8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18FDA6C3" w14:textId="77777777" w:rsidR="00CC38EC" w:rsidRPr="00DE359E" w:rsidRDefault="00CC38EC" w:rsidP="00D06CB8">
            <w:pPr>
              <w:rPr>
                <w:rFonts w:ascii="Arial" w:hAnsi="Arial"/>
              </w:rPr>
            </w:pPr>
          </w:p>
        </w:tc>
      </w:tr>
      <w:tr w:rsidR="00CC38EC" w:rsidRPr="00DE359E" w14:paraId="27C045BF" w14:textId="77777777" w:rsidTr="00022CDB">
        <w:tc>
          <w:tcPr>
            <w:tcW w:w="7026" w:type="dxa"/>
            <w:gridSpan w:val="2"/>
          </w:tcPr>
          <w:p w14:paraId="71F6A5BB" w14:textId="77777777" w:rsidR="00CC38EC" w:rsidRPr="00DA5D75" w:rsidRDefault="00CC38EC" w:rsidP="00063C24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Civiele kunstwerken</w:t>
            </w:r>
          </w:p>
        </w:tc>
        <w:tc>
          <w:tcPr>
            <w:tcW w:w="300" w:type="dxa"/>
            <w:gridSpan w:val="2"/>
            <w:vAlign w:val="center"/>
          </w:tcPr>
          <w:p w14:paraId="1E40DB44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9287B92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61196EE6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51A87991" w14:textId="77777777" w:rsidTr="00022CDB">
        <w:tc>
          <w:tcPr>
            <w:tcW w:w="7026" w:type="dxa"/>
            <w:gridSpan w:val="2"/>
          </w:tcPr>
          <w:p w14:paraId="16408236" w14:textId="77777777" w:rsidR="00CC38EC" w:rsidRPr="00DE359E" w:rsidRDefault="00CC38EC" w:rsidP="009A33E3">
            <w:pPr>
              <w:numPr>
                <w:ilvl w:val="0"/>
                <w:numId w:val="12"/>
              </w:numPr>
              <w:tabs>
                <w:tab w:val="clear" w:pos="754"/>
                <w:tab w:val="num" w:pos="318"/>
                <w:tab w:val="left" w:pos="6804"/>
              </w:tabs>
              <w:ind w:hanging="636"/>
              <w:rPr>
                <w:rFonts w:ascii="Arial" w:hAnsi="Arial"/>
              </w:rPr>
            </w:pPr>
            <w:r>
              <w:rPr>
                <w:rFonts w:ascii="Arial" w:hAnsi="Arial"/>
              </w:rPr>
              <w:t>Revisie kunstwerken</w:t>
            </w:r>
            <w:r w:rsidR="007E1851">
              <w:rPr>
                <w:rFonts w:ascii="Arial" w:hAnsi="Arial"/>
              </w:rPr>
              <w:t xml:space="preserve"> (as-build tekening) </w:t>
            </w:r>
          </w:p>
        </w:tc>
        <w:tc>
          <w:tcPr>
            <w:tcW w:w="300" w:type="dxa"/>
            <w:gridSpan w:val="2"/>
            <w:vAlign w:val="center"/>
          </w:tcPr>
          <w:p w14:paraId="43D01295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2065A41D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</w:tcPr>
          <w:p w14:paraId="7655B909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66D3CC20" w14:textId="77777777" w:rsidTr="00022CDB">
        <w:tc>
          <w:tcPr>
            <w:tcW w:w="7026" w:type="dxa"/>
            <w:gridSpan w:val="2"/>
          </w:tcPr>
          <w:p w14:paraId="474C8DB6" w14:textId="77777777" w:rsidR="00CC38EC" w:rsidRDefault="00CC38EC" w:rsidP="009A33E3">
            <w:pPr>
              <w:numPr>
                <w:ilvl w:val="0"/>
                <w:numId w:val="12"/>
              </w:numPr>
              <w:tabs>
                <w:tab w:val="clear" w:pos="754"/>
                <w:tab w:val="num" w:pos="318"/>
                <w:tab w:val="left" w:pos="6804"/>
              </w:tabs>
              <w:ind w:hanging="636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Typenummers van toegepaste materialen (bijvoorbeeld tegelwerk)</w:t>
            </w:r>
          </w:p>
        </w:tc>
        <w:tc>
          <w:tcPr>
            <w:tcW w:w="300" w:type="dxa"/>
            <w:gridSpan w:val="2"/>
            <w:vAlign w:val="center"/>
          </w:tcPr>
          <w:p w14:paraId="5EE55762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F562365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34" w:type="dxa"/>
            <w:gridSpan w:val="2"/>
            <w:vAlign w:val="center"/>
          </w:tcPr>
          <w:p w14:paraId="46989688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</w:tr>
      <w:tr w:rsidR="00CC38EC" w:rsidRPr="00DE359E" w14:paraId="37E494C1" w14:textId="77777777" w:rsidTr="00022CDB">
        <w:tc>
          <w:tcPr>
            <w:tcW w:w="7026" w:type="dxa"/>
            <w:gridSpan w:val="2"/>
          </w:tcPr>
          <w:p w14:paraId="664AD6F7" w14:textId="77777777" w:rsidR="00CC38EC" w:rsidRPr="0089628E" w:rsidRDefault="00CC38EC" w:rsidP="009A33E3">
            <w:pPr>
              <w:pStyle w:val="Lijstalinea"/>
              <w:numPr>
                <w:ilvl w:val="0"/>
                <w:numId w:val="12"/>
              </w:numPr>
              <w:tabs>
                <w:tab w:val="clear" w:pos="754"/>
                <w:tab w:val="num" w:pos="318"/>
                <w:tab w:val="left" w:pos="6804"/>
              </w:tabs>
              <w:ind w:hanging="636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</w:rPr>
              <w:t>Kleurnummers van schilderafwerking</w:t>
            </w:r>
          </w:p>
        </w:tc>
        <w:tc>
          <w:tcPr>
            <w:tcW w:w="300" w:type="dxa"/>
            <w:gridSpan w:val="2"/>
            <w:vAlign w:val="center"/>
          </w:tcPr>
          <w:p w14:paraId="6025BEC9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231504EE" w14:textId="77777777" w:rsidR="00CC38EC" w:rsidRPr="00A02496" w:rsidRDefault="00CC38EC" w:rsidP="00063C24">
            <w:pPr>
              <w:jc w:val="center"/>
              <w:rPr>
                <w:b/>
              </w:rPr>
            </w:pPr>
          </w:p>
        </w:tc>
        <w:tc>
          <w:tcPr>
            <w:tcW w:w="2734" w:type="dxa"/>
            <w:gridSpan w:val="2"/>
          </w:tcPr>
          <w:p w14:paraId="786AE51D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2C865EF7" w14:textId="77777777" w:rsidTr="00022CDB">
        <w:tc>
          <w:tcPr>
            <w:tcW w:w="7026" w:type="dxa"/>
            <w:gridSpan w:val="2"/>
          </w:tcPr>
          <w:p w14:paraId="572B7678" w14:textId="77777777" w:rsidR="00CC38EC" w:rsidRPr="00DA5D75" w:rsidRDefault="00CC38EC" w:rsidP="00063C24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96CC8F0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1D6575E2" w14:textId="77777777" w:rsidR="00CC38EC" w:rsidRPr="00A02496" w:rsidRDefault="00CC38EC" w:rsidP="00063C24">
            <w:pPr>
              <w:jc w:val="center"/>
              <w:rPr>
                <w:b/>
              </w:rPr>
            </w:pPr>
          </w:p>
        </w:tc>
        <w:tc>
          <w:tcPr>
            <w:tcW w:w="2734" w:type="dxa"/>
            <w:gridSpan w:val="2"/>
          </w:tcPr>
          <w:p w14:paraId="586818A5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6589E535" w14:textId="77777777" w:rsidTr="00022CDB">
        <w:tc>
          <w:tcPr>
            <w:tcW w:w="7026" w:type="dxa"/>
            <w:gridSpan w:val="2"/>
          </w:tcPr>
          <w:p w14:paraId="39F5E839" w14:textId="77777777" w:rsidR="00CC38EC" w:rsidRPr="00DA5D75" w:rsidRDefault="00CC38EC" w:rsidP="00063C24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 w:rsidRPr="00DA5D75">
              <w:rPr>
                <w:rFonts w:ascii="Arial" w:hAnsi="Arial"/>
                <w:b/>
              </w:rPr>
              <w:t>Wegen en verkeer</w:t>
            </w:r>
          </w:p>
        </w:tc>
        <w:tc>
          <w:tcPr>
            <w:tcW w:w="300" w:type="dxa"/>
            <w:gridSpan w:val="2"/>
            <w:vAlign w:val="center"/>
          </w:tcPr>
          <w:p w14:paraId="29DA98EB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42292A6A" w14:textId="77777777" w:rsidR="00CC38EC" w:rsidRPr="00A02496" w:rsidRDefault="00CC38EC" w:rsidP="00063C24">
            <w:pPr>
              <w:jc w:val="center"/>
              <w:rPr>
                <w:b/>
              </w:rPr>
            </w:pPr>
          </w:p>
        </w:tc>
        <w:tc>
          <w:tcPr>
            <w:tcW w:w="2734" w:type="dxa"/>
            <w:gridSpan w:val="2"/>
          </w:tcPr>
          <w:p w14:paraId="404D0371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43C31950" w14:textId="77777777" w:rsidTr="00022CDB">
        <w:tc>
          <w:tcPr>
            <w:tcW w:w="7026" w:type="dxa"/>
            <w:gridSpan w:val="2"/>
          </w:tcPr>
          <w:p w14:paraId="762B1651" w14:textId="30495F5D" w:rsidR="00CC38EC" w:rsidRDefault="00CC38EC" w:rsidP="001B0C99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Verkeersregelinstallaties</w:t>
            </w:r>
            <w:r w:rsidR="001B0C99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revisie van kabels en onderhoudscontracten</w:t>
            </w:r>
          </w:p>
        </w:tc>
        <w:tc>
          <w:tcPr>
            <w:tcW w:w="300" w:type="dxa"/>
            <w:gridSpan w:val="2"/>
            <w:vAlign w:val="center"/>
          </w:tcPr>
          <w:p w14:paraId="6E040920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2BDEF974" w14:textId="77777777" w:rsidR="00CC38EC" w:rsidRPr="00A02496" w:rsidRDefault="00CC38EC" w:rsidP="00063C24">
            <w:pPr>
              <w:jc w:val="center"/>
              <w:rPr>
                <w:b/>
              </w:rPr>
            </w:pPr>
          </w:p>
        </w:tc>
        <w:tc>
          <w:tcPr>
            <w:tcW w:w="2734" w:type="dxa"/>
            <w:gridSpan w:val="2"/>
          </w:tcPr>
          <w:p w14:paraId="24148F1D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2767FAF2" w14:textId="77777777" w:rsidTr="00022CDB">
        <w:tc>
          <w:tcPr>
            <w:tcW w:w="7026" w:type="dxa"/>
            <w:gridSpan w:val="2"/>
          </w:tcPr>
          <w:p w14:paraId="2EAEDA5F" w14:textId="77777777" w:rsidR="00CC38EC" w:rsidRPr="00DE359E" w:rsidRDefault="00CC38EC" w:rsidP="000224A7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Boorkernen, drukproeven, verdichtingsresultaten</w:t>
            </w:r>
            <w:r w:rsidR="001D5D4A">
              <w:rPr>
                <w:rFonts w:ascii="Arial" w:hAnsi="Arial"/>
              </w:rPr>
              <w:t xml:space="preserve"> asfalt/beton</w:t>
            </w:r>
          </w:p>
        </w:tc>
        <w:tc>
          <w:tcPr>
            <w:tcW w:w="300" w:type="dxa"/>
            <w:gridSpan w:val="2"/>
            <w:vAlign w:val="center"/>
          </w:tcPr>
          <w:p w14:paraId="04FC2CDB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595185D4" w14:textId="77777777" w:rsidR="00CC38EC" w:rsidRPr="00A02496" w:rsidRDefault="00CC38EC" w:rsidP="00063C24">
            <w:pPr>
              <w:jc w:val="center"/>
              <w:rPr>
                <w:b/>
              </w:rPr>
            </w:pPr>
          </w:p>
        </w:tc>
        <w:tc>
          <w:tcPr>
            <w:tcW w:w="2734" w:type="dxa"/>
            <w:gridSpan w:val="2"/>
          </w:tcPr>
          <w:p w14:paraId="2787FFAB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EC12F5" w:rsidRPr="00DE359E" w14:paraId="0DE2850B" w14:textId="77777777" w:rsidTr="00022CDB">
        <w:tc>
          <w:tcPr>
            <w:tcW w:w="7026" w:type="dxa"/>
            <w:gridSpan w:val="2"/>
          </w:tcPr>
          <w:p w14:paraId="5B12D5C0" w14:textId="77777777" w:rsidR="00EC12F5" w:rsidRPr="00DE359E" w:rsidRDefault="00EC12F5" w:rsidP="008C31D8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CE-certificaten, DoP verklaringen en verkort verslag van asfaltproducten.</w:t>
            </w:r>
          </w:p>
        </w:tc>
        <w:tc>
          <w:tcPr>
            <w:tcW w:w="300" w:type="dxa"/>
            <w:gridSpan w:val="2"/>
            <w:vAlign w:val="center"/>
          </w:tcPr>
          <w:p w14:paraId="7C9F1DA8" w14:textId="77777777" w:rsidR="00EC12F5" w:rsidRDefault="00EC12F5" w:rsidP="008C31D8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7F41C058" w14:textId="77777777" w:rsidR="00EC12F5" w:rsidRDefault="00EC12F5" w:rsidP="008C31D8">
            <w:pPr>
              <w:jc w:val="center"/>
            </w:pPr>
          </w:p>
        </w:tc>
        <w:tc>
          <w:tcPr>
            <w:tcW w:w="2734" w:type="dxa"/>
            <w:gridSpan w:val="2"/>
          </w:tcPr>
          <w:p w14:paraId="187CFC2A" w14:textId="77777777" w:rsidR="00EC12F5" w:rsidRPr="00DE359E" w:rsidRDefault="00EC12F5" w:rsidP="008C31D8">
            <w:pPr>
              <w:rPr>
                <w:rFonts w:ascii="Arial" w:hAnsi="Arial"/>
              </w:rPr>
            </w:pPr>
          </w:p>
        </w:tc>
      </w:tr>
      <w:tr w:rsidR="00CC38EC" w:rsidRPr="00DE359E" w14:paraId="1F64982A" w14:textId="77777777" w:rsidTr="00022CDB">
        <w:tc>
          <w:tcPr>
            <w:tcW w:w="7026" w:type="dxa"/>
            <w:gridSpan w:val="2"/>
          </w:tcPr>
          <w:p w14:paraId="4616A9CC" w14:textId="77777777" w:rsidR="00CC38EC" w:rsidRPr="00DE359E" w:rsidRDefault="00CC38EC" w:rsidP="004E3318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Ontwerp gegevens betonconstructie</w:t>
            </w:r>
          </w:p>
        </w:tc>
        <w:tc>
          <w:tcPr>
            <w:tcW w:w="300" w:type="dxa"/>
            <w:gridSpan w:val="2"/>
            <w:vAlign w:val="center"/>
          </w:tcPr>
          <w:p w14:paraId="6E7CD6CA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464901DD" w14:textId="77777777" w:rsidR="00CC38EC" w:rsidRDefault="00CC38EC" w:rsidP="00063C24">
            <w:pPr>
              <w:jc w:val="center"/>
            </w:pPr>
          </w:p>
        </w:tc>
        <w:tc>
          <w:tcPr>
            <w:tcW w:w="2734" w:type="dxa"/>
            <w:gridSpan w:val="2"/>
          </w:tcPr>
          <w:p w14:paraId="79D94623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226EBC27" w14:textId="77777777" w:rsidTr="00022CDB">
        <w:tc>
          <w:tcPr>
            <w:tcW w:w="7026" w:type="dxa"/>
            <w:gridSpan w:val="2"/>
          </w:tcPr>
          <w:p w14:paraId="712E4903" w14:textId="77777777" w:rsidR="00CC38EC" w:rsidRDefault="00CC38EC" w:rsidP="00106B01">
            <w:pPr>
              <w:tabs>
                <w:tab w:val="left" w:pos="6804"/>
              </w:tabs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7B3FC6A" w14:textId="77777777" w:rsidR="00CC38EC" w:rsidRDefault="00CC38EC" w:rsidP="009804AB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6EE73FF4" w14:textId="77777777" w:rsidR="00CC38EC" w:rsidRPr="00A02496" w:rsidRDefault="00CC38EC" w:rsidP="009804AB">
            <w:pPr>
              <w:jc w:val="center"/>
              <w:rPr>
                <w:b/>
              </w:rPr>
            </w:pPr>
          </w:p>
        </w:tc>
        <w:tc>
          <w:tcPr>
            <w:tcW w:w="2734" w:type="dxa"/>
            <w:gridSpan w:val="2"/>
          </w:tcPr>
          <w:p w14:paraId="388D5E7D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022CDB" w:rsidRPr="009F3225" w14:paraId="79AD7222" w14:textId="77777777" w:rsidTr="00EA2904">
        <w:trPr>
          <w:gridBefore w:val="1"/>
          <w:wBefore w:w="18" w:type="dxa"/>
          <w:cantSplit/>
          <w:trHeight w:val="1228"/>
        </w:trPr>
        <w:tc>
          <w:tcPr>
            <w:tcW w:w="7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0D34D660" w14:textId="77777777" w:rsidR="00442C94" w:rsidRPr="009F3225" w:rsidRDefault="00442C94" w:rsidP="00BE5B3C">
            <w:pPr>
              <w:jc w:val="center"/>
              <w:rPr>
                <w:rFonts w:ascii="Arial" w:hAnsi="Arial"/>
                <w:b/>
                <w:i/>
                <w:sz w:val="14"/>
                <w:szCs w:val="14"/>
              </w:rPr>
            </w:pPr>
            <w:r w:rsidRPr="009F3225">
              <w:rPr>
                <w:rFonts w:ascii="Arial" w:hAnsi="Arial"/>
                <w:b/>
                <w:i/>
                <w:sz w:val="14"/>
                <w:szCs w:val="14"/>
              </w:rPr>
              <w:lastRenderedPageBreak/>
              <w:t>Vakgebied / items</w:t>
            </w:r>
          </w:p>
        </w:tc>
        <w:tc>
          <w:tcPr>
            <w:tcW w:w="3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textDirection w:val="btLr"/>
          </w:tcPr>
          <w:p w14:paraId="3F10C8D0" w14:textId="77777777" w:rsidR="00442C94" w:rsidRPr="009F3225" w:rsidRDefault="00442C94" w:rsidP="00BE5B3C">
            <w:pPr>
              <w:ind w:left="113" w:right="113"/>
              <w:jc w:val="right"/>
              <w:rPr>
                <w:rFonts w:ascii="Arial" w:hAnsi="Arial"/>
                <w:b/>
                <w:i/>
                <w:sz w:val="14"/>
                <w:szCs w:val="14"/>
              </w:rPr>
            </w:pPr>
            <w:r>
              <w:rPr>
                <w:rFonts w:ascii="Arial" w:hAnsi="Arial"/>
                <w:b/>
                <w:i/>
                <w:sz w:val="14"/>
                <w:szCs w:val="14"/>
              </w:rPr>
              <w:t>Niet van toep.</w:t>
            </w:r>
          </w:p>
        </w:tc>
        <w:tc>
          <w:tcPr>
            <w:tcW w:w="3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textDirection w:val="btLr"/>
          </w:tcPr>
          <w:p w14:paraId="01F4A64A" w14:textId="77777777" w:rsidR="00442C94" w:rsidRPr="009F3225" w:rsidRDefault="00442C94" w:rsidP="00BE5B3C">
            <w:pPr>
              <w:ind w:left="113" w:right="113"/>
              <w:jc w:val="right"/>
              <w:rPr>
                <w:rFonts w:ascii="Arial" w:hAnsi="Arial"/>
                <w:b/>
                <w:i/>
                <w:sz w:val="14"/>
                <w:szCs w:val="14"/>
              </w:rPr>
            </w:pPr>
            <w:r w:rsidRPr="009F3225">
              <w:rPr>
                <w:rFonts w:ascii="Arial" w:hAnsi="Arial"/>
                <w:b/>
                <w:i/>
                <w:sz w:val="14"/>
                <w:szCs w:val="14"/>
              </w:rPr>
              <w:t>Aanwezig</w:t>
            </w:r>
          </w:p>
        </w:tc>
        <w:tc>
          <w:tcPr>
            <w:tcW w:w="27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219C0661" w14:textId="77777777" w:rsidR="00442C94" w:rsidRPr="009F3225" w:rsidRDefault="00442C94" w:rsidP="00BE5B3C">
            <w:pPr>
              <w:jc w:val="center"/>
              <w:rPr>
                <w:rFonts w:ascii="Arial" w:hAnsi="Arial"/>
                <w:b/>
                <w:i/>
                <w:sz w:val="14"/>
                <w:szCs w:val="14"/>
              </w:rPr>
            </w:pPr>
            <w:r w:rsidRPr="009F3225">
              <w:rPr>
                <w:rFonts w:ascii="Arial" w:hAnsi="Arial"/>
                <w:b/>
                <w:i/>
                <w:sz w:val="14"/>
                <w:szCs w:val="14"/>
              </w:rPr>
              <w:t>Toelichting</w:t>
            </w:r>
          </w:p>
        </w:tc>
      </w:tr>
      <w:tr w:rsidR="00442C94" w:rsidRPr="00DE359E" w14:paraId="4F164A71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0E006A5B" w14:textId="77777777" w:rsidR="00442C94" w:rsidRPr="00DA5D75" w:rsidRDefault="00442C94" w:rsidP="00C63FFC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 w:rsidRPr="00DA5D75">
              <w:rPr>
                <w:rFonts w:ascii="Arial" w:hAnsi="Arial"/>
                <w:b/>
              </w:rPr>
              <w:t>Waterhuishouding</w:t>
            </w:r>
          </w:p>
        </w:tc>
        <w:tc>
          <w:tcPr>
            <w:tcW w:w="300" w:type="dxa"/>
            <w:gridSpan w:val="2"/>
            <w:vAlign w:val="center"/>
          </w:tcPr>
          <w:p w14:paraId="40FCDD08" w14:textId="77777777" w:rsidR="00442C94" w:rsidRDefault="00442C94" w:rsidP="00C63FFC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3FB849AF" w14:textId="77777777" w:rsidR="00442C94" w:rsidRPr="00A02496" w:rsidRDefault="00442C94" w:rsidP="00C63FFC">
            <w:pPr>
              <w:jc w:val="center"/>
              <w:rPr>
                <w:b/>
              </w:rPr>
            </w:pPr>
          </w:p>
        </w:tc>
        <w:tc>
          <w:tcPr>
            <w:tcW w:w="2716" w:type="dxa"/>
          </w:tcPr>
          <w:p w14:paraId="1BEF86E2" w14:textId="77777777" w:rsidR="00442C94" w:rsidRPr="00DE359E" w:rsidRDefault="00442C94" w:rsidP="00C63FFC">
            <w:pPr>
              <w:rPr>
                <w:rFonts w:ascii="Arial" w:hAnsi="Arial"/>
              </w:rPr>
            </w:pPr>
          </w:p>
        </w:tc>
      </w:tr>
      <w:tr w:rsidR="00CC38EC" w:rsidRPr="00DE359E" w14:paraId="38296674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2532AFB0" w14:textId="77777777" w:rsidR="00CC38EC" w:rsidRPr="00DE359E" w:rsidRDefault="00CC38EC" w:rsidP="00154014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6804"/>
              </w:tabs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Overdrachtsdocumenten met Waterschap</w:t>
            </w:r>
          </w:p>
        </w:tc>
        <w:tc>
          <w:tcPr>
            <w:tcW w:w="300" w:type="dxa"/>
            <w:gridSpan w:val="2"/>
            <w:vAlign w:val="center"/>
          </w:tcPr>
          <w:p w14:paraId="248AB63A" w14:textId="77777777" w:rsidR="00CC38EC" w:rsidRDefault="00CC38EC" w:rsidP="0015401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787D86E4" w14:textId="77777777" w:rsidR="00CC38EC" w:rsidRDefault="00CC38EC" w:rsidP="00154014">
            <w:pPr>
              <w:jc w:val="center"/>
            </w:pPr>
          </w:p>
        </w:tc>
        <w:tc>
          <w:tcPr>
            <w:tcW w:w="2716" w:type="dxa"/>
          </w:tcPr>
          <w:p w14:paraId="02ACBF09" w14:textId="77777777" w:rsidR="00CC38EC" w:rsidRPr="00DE359E" w:rsidRDefault="00CC38EC" w:rsidP="00154014">
            <w:pPr>
              <w:rPr>
                <w:rFonts w:ascii="Arial" w:hAnsi="Arial"/>
              </w:rPr>
            </w:pPr>
          </w:p>
        </w:tc>
      </w:tr>
      <w:tr w:rsidR="00CC38EC" w:rsidRPr="00DE359E" w14:paraId="1F9672AF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274C5419" w14:textId="4C8928D7" w:rsidR="00CC38EC" w:rsidRPr="00DE359E" w:rsidRDefault="00142015" w:rsidP="00D60629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6804"/>
              </w:tabs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Tekening r</w:t>
            </w:r>
            <w:r w:rsidR="00CC38EC" w:rsidRPr="00DE359E">
              <w:rPr>
                <w:rFonts w:ascii="Arial" w:hAnsi="Arial"/>
              </w:rPr>
              <w:t>evisie</w:t>
            </w:r>
            <w:r w:rsidR="00CC38EC" w:rsidRPr="00DE359E">
              <w:rPr>
                <w:rFonts w:ascii="Arial" w:hAnsi="Arial"/>
              </w:rPr>
              <w:t xml:space="preserve"> w</w:t>
            </w:r>
            <w:r w:rsidR="00CC38EC">
              <w:rPr>
                <w:rFonts w:ascii="Arial" w:hAnsi="Arial"/>
              </w:rPr>
              <w:t>atergangen /duikers / kunstwerken</w:t>
            </w:r>
            <w:r>
              <w:rPr>
                <w:rFonts w:ascii="Arial" w:hAnsi="Arial"/>
              </w:rPr>
              <w:t>, incl. materiaal, diameter, peilgegevens bob en drempels t.o.v. NAP. Digita</w:t>
            </w:r>
            <w:r w:rsidR="00D60629">
              <w:rPr>
                <w:rFonts w:ascii="Arial" w:hAnsi="Arial"/>
              </w:rPr>
              <w:t>al in bij voorkeur DGN-formaat e</w:t>
            </w:r>
            <w:r>
              <w:rPr>
                <w:rFonts w:ascii="Arial" w:hAnsi="Arial"/>
              </w:rPr>
              <w:t>n daarnaast in PDF-formaat.</w:t>
            </w:r>
            <w:r w:rsidR="00CC38EC">
              <w:rPr>
                <w:rFonts w:ascii="Arial" w:hAnsi="Arial"/>
              </w:rPr>
              <w:tab/>
            </w:r>
          </w:p>
        </w:tc>
        <w:tc>
          <w:tcPr>
            <w:tcW w:w="300" w:type="dxa"/>
            <w:gridSpan w:val="2"/>
            <w:vAlign w:val="center"/>
          </w:tcPr>
          <w:p w14:paraId="36431966" w14:textId="77777777" w:rsidR="00CC38EC" w:rsidRDefault="00CC38EC" w:rsidP="0015401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4732417C" w14:textId="77777777" w:rsidR="00CC38EC" w:rsidRDefault="00CC38EC" w:rsidP="00154014">
            <w:pPr>
              <w:jc w:val="center"/>
            </w:pPr>
          </w:p>
        </w:tc>
        <w:tc>
          <w:tcPr>
            <w:tcW w:w="2716" w:type="dxa"/>
          </w:tcPr>
          <w:p w14:paraId="6E070D4F" w14:textId="77777777" w:rsidR="00CC38EC" w:rsidRPr="00DE359E" w:rsidRDefault="00CC38EC" w:rsidP="00154014">
            <w:pPr>
              <w:rPr>
                <w:rFonts w:ascii="Arial" w:hAnsi="Arial"/>
              </w:rPr>
            </w:pPr>
          </w:p>
        </w:tc>
      </w:tr>
      <w:tr w:rsidR="00760D43" w:rsidRPr="00DE359E" w14:paraId="5E45BBDE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69BA5519" w14:textId="44F0A123" w:rsidR="00760D43" w:rsidRPr="00DE359E" w:rsidRDefault="00760D43" w:rsidP="00142015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6804"/>
              </w:tabs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Verleende </w:t>
            </w:r>
            <w:r w:rsidR="00142015">
              <w:rPr>
                <w:rFonts w:ascii="Arial" w:hAnsi="Arial"/>
              </w:rPr>
              <w:t>keur</w:t>
            </w:r>
            <w:r>
              <w:rPr>
                <w:rFonts w:ascii="Arial" w:hAnsi="Arial"/>
              </w:rPr>
              <w:t>vergunning, incl.</w:t>
            </w:r>
            <w:r>
              <w:rPr>
                <w:rFonts w:ascii="Arial" w:hAnsi="Arial"/>
              </w:rPr>
              <w:t xml:space="preserve"> bijbehorende stukken</w:t>
            </w:r>
          </w:p>
        </w:tc>
        <w:tc>
          <w:tcPr>
            <w:tcW w:w="300" w:type="dxa"/>
            <w:gridSpan w:val="2"/>
            <w:vAlign w:val="center"/>
          </w:tcPr>
          <w:p w14:paraId="2C5FA2C2" w14:textId="77777777" w:rsidR="00760D43" w:rsidRDefault="00760D43" w:rsidP="00F311DC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6BF3BDEC" w14:textId="77777777" w:rsidR="00760D43" w:rsidRDefault="00760D43" w:rsidP="00F311DC">
            <w:pPr>
              <w:jc w:val="center"/>
            </w:pPr>
          </w:p>
        </w:tc>
        <w:tc>
          <w:tcPr>
            <w:tcW w:w="2716" w:type="dxa"/>
          </w:tcPr>
          <w:p w14:paraId="00C9F196" w14:textId="77777777" w:rsidR="00760D43" w:rsidRPr="00DE359E" w:rsidRDefault="00760D43" w:rsidP="00F311DC">
            <w:pPr>
              <w:rPr>
                <w:rFonts w:ascii="Arial" w:hAnsi="Arial"/>
              </w:rPr>
            </w:pPr>
          </w:p>
        </w:tc>
      </w:tr>
      <w:tr w:rsidR="00CC38EC" w:rsidRPr="00DE359E" w14:paraId="432F3E80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34450C37" w14:textId="5E629E2B" w:rsidR="00CC38EC" w:rsidRDefault="00CC38EC" w:rsidP="00DA6EEE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Vergunningen en ontheffingen</w:t>
            </w:r>
            <w:r w:rsidR="0047204F">
              <w:rPr>
                <w:rFonts w:ascii="Arial" w:hAnsi="Arial"/>
              </w:rPr>
              <w:t xml:space="preserve"> </w:t>
            </w:r>
            <w:r w:rsidR="00DA6EEE">
              <w:rPr>
                <w:rFonts w:ascii="Arial" w:hAnsi="Arial"/>
              </w:rPr>
              <w:t>(</w:t>
            </w:r>
            <w:r w:rsidR="00760D43">
              <w:rPr>
                <w:rFonts w:ascii="Arial" w:hAnsi="Arial"/>
              </w:rPr>
              <w:t>b</w:t>
            </w:r>
            <w:r w:rsidR="00DA6EEE">
              <w:rPr>
                <w:rFonts w:ascii="Arial" w:hAnsi="Arial"/>
              </w:rPr>
              <w:t>ou</w:t>
            </w:r>
            <w:r w:rsidR="0047204F">
              <w:rPr>
                <w:rFonts w:ascii="Arial" w:hAnsi="Arial"/>
              </w:rPr>
              <w:t>wvergunning</w:t>
            </w:r>
            <w:r w:rsidR="0047204F">
              <w:rPr>
                <w:rFonts w:ascii="Arial" w:hAnsi="Arial"/>
              </w:rPr>
              <w:t>/aanlegvergunning/onttrekkingsvergunning)</w:t>
            </w:r>
          </w:p>
        </w:tc>
        <w:tc>
          <w:tcPr>
            <w:tcW w:w="300" w:type="dxa"/>
            <w:gridSpan w:val="2"/>
            <w:vAlign w:val="center"/>
          </w:tcPr>
          <w:p w14:paraId="57F273BE" w14:textId="77777777" w:rsidR="00CC38EC" w:rsidRDefault="00CC38EC" w:rsidP="0015401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0B4F3118" w14:textId="77777777" w:rsidR="00CC38EC" w:rsidRDefault="00CC38EC" w:rsidP="00154014">
            <w:pPr>
              <w:jc w:val="center"/>
            </w:pPr>
          </w:p>
        </w:tc>
        <w:tc>
          <w:tcPr>
            <w:tcW w:w="2716" w:type="dxa"/>
          </w:tcPr>
          <w:p w14:paraId="781B1CDD" w14:textId="77777777" w:rsidR="00CC38EC" w:rsidRPr="00DE359E" w:rsidRDefault="00CC38EC" w:rsidP="00154014">
            <w:pPr>
              <w:rPr>
                <w:rFonts w:ascii="Arial" w:hAnsi="Arial"/>
              </w:rPr>
            </w:pPr>
          </w:p>
        </w:tc>
      </w:tr>
      <w:tr w:rsidR="00CC38EC" w:rsidRPr="00DE359E" w14:paraId="6F84BD10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067D83DA" w14:textId="77777777" w:rsidR="00CC38EC" w:rsidRDefault="00CC38EC" w:rsidP="00106B01">
            <w:pPr>
              <w:tabs>
                <w:tab w:val="left" w:pos="6804"/>
              </w:tabs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8380363" w14:textId="77777777" w:rsidR="00CC38EC" w:rsidRDefault="00CC38EC" w:rsidP="009804AB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37E6A17E" w14:textId="77777777" w:rsidR="00CC38EC" w:rsidRPr="00A02496" w:rsidRDefault="00CC38EC" w:rsidP="009804AB">
            <w:pPr>
              <w:jc w:val="center"/>
              <w:rPr>
                <w:b/>
              </w:rPr>
            </w:pPr>
          </w:p>
        </w:tc>
        <w:tc>
          <w:tcPr>
            <w:tcW w:w="2716" w:type="dxa"/>
          </w:tcPr>
          <w:p w14:paraId="25CE1EEA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0E524B02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525608A5" w14:textId="77777777" w:rsidR="00CC38EC" w:rsidRPr="00DA5D75" w:rsidRDefault="00CC38EC" w:rsidP="00063C24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 w:rsidRPr="00DA5D75">
              <w:rPr>
                <w:rFonts w:ascii="Arial" w:hAnsi="Arial"/>
                <w:b/>
              </w:rPr>
              <w:t>Rioleringen</w:t>
            </w: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300" w:type="dxa"/>
            <w:gridSpan w:val="2"/>
            <w:vAlign w:val="center"/>
          </w:tcPr>
          <w:p w14:paraId="49968944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2F1CE20D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6" w:type="dxa"/>
          </w:tcPr>
          <w:p w14:paraId="0218D93B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047D1F11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06144368" w14:textId="77777777" w:rsidR="00CC38EC" w:rsidRPr="00DE359E" w:rsidRDefault="00CC38EC" w:rsidP="00A701BA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Video</w:t>
            </w:r>
            <w:r w:rsidRPr="00DE359E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inspectie rioolstrengen en resultaten volgens NEN 3399 met Kogelbeeldcamera (Panoramo). Putfoto van elke inspectieput van bovenaf. Aanleveren op USB of externe harde schijf: rapportage, foto’s (algemeen en van elk schadebeeld) video’s (dig.</w:t>
            </w:r>
            <w:r w:rsidRPr="00DE359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SUF-RIB 2.0 of RIBX) en een inspectietekening. Zoals nader beschreven in het moederbestek Deel III paragraaf 25 87 01.</w:t>
            </w:r>
          </w:p>
        </w:tc>
        <w:tc>
          <w:tcPr>
            <w:tcW w:w="300" w:type="dxa"/>
            <w:gridSpan w:val="2"/>
            <w:vAlign w:val="center"/>
          </w:tcPr>
          <w:p w14:paraId="526A8F53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5D0932E0" w14:textId="77777777" w:rsidR="00CC38EC" w:rsidRPr="00DE359E" w:rsidRDefault="00CC38EC" w:rsidP="00063C24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6" w:type="dxa"/>
          </w:tcPr>
          <w:p w14:paraId="44F19F67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6D405F9F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4F1D9130" w14:textId="77777777" w:rsidR="00CC38EC" w:rsidRPr="00022879" w:rsidRDefault="00CC38EC" w:rsidP="00D25395">
            <w:pPr>
              <w:pStyle w:val="Lijstalinea"/>
              <w:numPr>
                <w:ilvl w:val="0"/>
                <w:numId w:val="2"/>
              </w:numPr>
              <w:tabs>
                <w:tab w:val="clear" w:pos="720"/>
                <w:tab w:val="num" w:pos="394"/>
                <w:tab w:val="left" w:pos="6804"/>
              </w:tabs>
              <w:ind w:left="394"/>
              <w:rPr>
                <w:rFonts w:ascii="Arial" w:hAnsi="Arial"/>
              </w:rPr>
            </w:pPr>
            <w:r>
              <w:rPr>
                <w:rFonts w:ascii="Arial" w:hAnsi="Arial"/>
              </w:rPr>
              <w:t>Beoordeling op basis van inspecties (NEN 3398) aangeven hoe en waar schadebeelden hersteld zijn.</w:t>
            </w:r>
          </w:p>
        </w:tc>
        <w:tc>
          <w:tcPr>
            <w:tcW w:w="300" w:type="dxa"/>
            <w:gridSpan w:val="2"/>
            <w:vAlign w:val="center"/>
          </w:tcPr>
          <w:p w14:paraId="3C57B940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0C6AABC9" w14:textId="77777777" w:rsidR="00CC38EC" w:rsidRDefault="00CC38EC" w:rsidP="00063C24">
            <w:pPr>
              <w:jc w:val="center"/>
            </w:pPr>
          </w:p>
        </w:tc>
        <w:tc>
          <w:tcPr>
            <w:tcW w:w="2716" w:type="dxa"/>
          </w:tcPr>
          <w:p w14:paraId="734D0832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55056405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59A14189" w14:textId="77777777" w:rsidR="00CC38EC" w:rsidRPr="00022879" w:rsidRDefault="00CC38EC" w:rsidP="00837FE4">
            <w:pPr>
              <w:pStyle w:val="Lijstalinea"/>
              <w:numPr>
                <w:ilvl w:val="0"/>
                <w:numId w:val="2"/>
              </w:numPr>
              <w:tabs>
                <w:tab w:val="clear" w:pos="720"/>
                <w:tab w:val="num" w:pos="394"/>
                <w:tab w:val="left" w:pos="6804"/>
              </w:tabs>
              <w:ind w:left="394"/>
              <w:rPr>
                <w:rFonts w:ascii="Arial" w:hAnsi="Arial"/>
              </w:rPr>
            </w:pPr>
            <w:r w:rsidRPr="00022879">
              <w:rPr>
                <w:rFonts w:ascii="Arial" w:hAnsi="Arial"/>
              </w:rPr>
              <w:t xml:space="preserve">Revisie riolering, putten, huis en kolkaansluitingen incl. </w:t>
            </w:r>
            <w:r>
              <w:rPr>
                <w:rFonts w:ascii="Arial" w:hAnsi="Arial"/>
              </w:rPr>
              <w:t>put- en strengnummering, peilgegevens bob, bovenkant</w:t>
            </w:r>
            <w:r w:rsidRPr="00022879">
              <w:rPr>
                <w:rFonts w:ascii="Arial" w:hAnsi="Arial"/>
              </w:rPr>
              <w:t xml:space="preserve"> putdeksel en drempels t</w:t>
            </w:r>
            <w:r>
              <w:rPr>
                <w:rFonts w:ascii="Arial" w:hAnsi="Arial"/>
              </w:rPr>
              <w:t>.</w:t>
            </w:r>
            <w:r w:rsidRPr="00022879">
              <w:rPr>
                <w:rFonts w:ascii="Arial" w:hAnsi="Arial"/>
              </w:rPr>
              <w:t>o</w:t>
            </w:r>
            <w:r>
              <w:rPr>
                <w:rFonts w:ascii="Arial" w:hAnsi="Arial"/>
              </w:rPr>
              <w:t>.</w:t>
            </w:r>
            <w:r w:rsidRPr="00022879">
              <w:rPr>
                <w:rFonts w:ascii="Arial" w:hAnsi="Arial"/>
              </w:rPr>
              <w:t>v</w:t>
            </w:r>
            <w:r>
              <w:rPr>
                <w:rFonts w:ascii="Arial" w:hAnsi="Arial"/>
              </w:rPr>
              <w:t>.</w:t>
            </w:r>
            <w:r w:rsidRPr="00022879">
              <w:rPr>
                <w:rFonts w:ascii="Arial" w:hAnsi="Arial"/>
              </w:rPr>
              <w:t xml:space="preserve"> NAP</w:t>
            </w:r>
            <w:r>
              <w:rPr>
                <w:rFonts w:ascii="Arial" w:hAnsi="Arial"/>
              </w:rPr>
              <w:t>. Digitaal in bij voorkeur DGN-formaat is dit niet mogelijk dan mag DWG-formaat ook en daarnaast in PDF-formaat. Zoals nader beschreven in het moederbestek Deel III paragraaf 01 26 01.</w:t>
            </w:r>
            <w:r w:rsidRPr="00022879" w:rsidDel="005D16EC">
              <w:rPr>
                <w:rFonts w:ascii="Arial" w:hAnsi="Arial"/>
              </w:rPr>
              <w:t xml:space="preserve"> </w:t>
            </w:r>
            <w:r w:rsidRPr="00022879">
              <w:rPr>
                <w:rFonts w:ascii="Arial" w:hAnsi="Arial"/>
              </w:rPr>
              <w:tab/>
            </w:r>
          </w:p>
        </w:tc>
        <w:tc>
          <w:tcPr>
            <w:tcW w:w="300" w:type="dxa"/>
            <w:gridSpan w:val="2"/>
            <w:vAlign w:val="center"/>
          </w:tcPr>
          <w:p w14:paraId="1A5BF878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5557C2F3" w14:textId="77777777" w:rsidR="00CC38EC" w:rsidRDefault="00CC38EC" w:rsidP="00063C24">
            <w:pPr>
              <w:jc w:val="center"/>
            </w:pPr>
          </w:p>
        </w:tc>
        <w:tc>
          <w:tcPr>
            <w:tcW w:w="2716" w:type="dxa"/>
          </w:tcPr>
          <w:p w14:paraId="22DEB653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3B33E91D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4ADAF3CD" w14:textId="77777777" w:rsidR="00CC38EC" w:rsidRPr="00DE359E" w:rsidRDefault="00CC38EC" w:rsidP="000224A7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Infiltratievoorzieningen: Revisietekening met locatie, maatvoering, materialisatie, bergingsberekening. </w:t>
            </w:r>
          </w:p>
        </w:tc>
        <w:tc>
          <w:tcPr>
            <w:tcW w:w="300" w:type="dxa"/>
            <w:gridSpan w:val="2"/>
            <w:vAlign w:val="center"/>
          </w:tcPr>
          <w:p w14:paraId="4CC7CD19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281418D1" w14:textId="77777777" w:rsidR="00CC38EC" w:rsidRDefault="00CC38EC" w:rsidP="00063C24">
            <w:pPr>
              <w:jc w:val="center"/>
            </w:pPr>
          </w:p>
        </w:tc>
        <w:tc>
          <w:tcPr>
            <w:tcW w:w="2716" w:type="dxa"/>
          </w:tcPr>
          <w:p w14:paraId="2608D083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10BF9EB2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5182C7DD" w14:textId="77777777" w:rsidR="00CC38EC" w:rsidRDefault="00CC38EC" w:rsidP="000224A7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Goedgekeurde puttenstaat</w:t>
            </w:r>
          </w:p>
        </w:tc>
        <w:tc>
          <w:tcPr>
            <w:tcW w:w="300" w:type="dxa"/>
            <w:gridSpan w:val="2"/>
            <w:vAlign w:val="center"/>
          </w:tcPr>
          <w:p w14:paraId="213A4A52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5441E7E1" w14:textId="77777777" w:rsidR="00CC38EC" w:rsidRDefault="00CC38EC" w:rsidP="00063C24">
            <w:pPr>
              <w:jc w:val="center"/>
            </w:pPr>
          </w:p>
        </w:tc>
        <w:tc>
          <w:tcPr>
            <w:tcW w:w="2716" w:type="dxa"/>
          </w:tcPr>
          <w:p w14:paraId="7F699680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55482824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2237BF40" w14:textId="77777777" w:rsidR="00CC38EC" w:rsidRDefault="00CC38EC" w:rsidP="000B7539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 w:rsidRPr="00DE359E">
              <w:rPr>
                <w:rFonts w:ascii="Arial" w:hAnsi="Arial"/>
              </w:rPr>
              <w:t>Revisi</w:t>
            </w:r>
            <w:r>
              <w:rPr>
                <w:rFonts w:ascii="Arial" w:hAnsi="Arial"/>
              </w:rPr>
              <w:t xml:space="preserve">e drainage </w:t>
            </w:r>
          </w:p>
        </w:tc>
        <w:tc>
          <w:tcPr>
            <w:tcW w:w="300" w:type="dxa"/>
            <w:gridSpan w:val="2"/>
            <w:vAlign w:val="center"/>
          </w:tcPr>
          <w:p w14:paraId="4FB0B0A6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4875A533" w14:textId="77777777" w:rsidR="00CC38EC" w:rsidRDefault="00CC38EC" w:rsidP="00063C24">
            <w:pPr>
              <w:jc w:val="center"/>
            </w:pPr>
          </w:p>
        </w:tc>
        <w:tc>
          <w:tcPr>
            <w:tcW w:w="2716" w:type="dxa"/>
          </w:tcPr>
          <w:p w14:paraId="644F67A6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6C70F8" w:rsidRPr="00DE359E" w14:paraId="408DF884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4C38C8F1" w14:textId="085ACB64" w:rsidR="006C70F8" w:rsidRPr="00DE359E" w:rsidRDefault="006C70F8" w:rsidP="00142015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 w:rsidRPr="00DE359E">
              <w:rPr>
                <w:rFonts w:ascii="Arial" w:hAnsi="Arial"/>
              </w:rPr>
              <w:t>Revisie pompins</w:t>
            </w:r>
            <w:r>
              <w:rPr>
                <w:rFonts w:ascii="Arial" w:hAnsi="Arial"/>
              </w:rPr>
              <w:t>tallatie (logboek/</w:t>
            </w:r>
            <w:r>
              <w:rPr>
                <w:rFonts w:ascii="Arial" w:hAnsi="Arial"/>
              </w:rPr>
              <w:t>handleiding</w:t>
            </w:r>
            <w:r w:rsidR="00FE14C9">
              <w:rPr>
                <w:rFonts w:ascii="Arial" w:hAnsi="Arial"/>
              </w:rPr>
              <w:t>en aanwezige onderdelen</w:t>
            </w:r>
            <w:r>
              <w:rPr>
                <w:rFonts w:ascii="Arial" w:hAnsi="Arial"/>
              </w:rPr>
              <w:t xml:space="preserve">) </w:t>
            </w:r>
          </w:p>
        </w:tc>
        <w:tc>
          <w:tcPr>
            <w:tcW w:w="300" w:type="dxa"/>
            <w:gridSpan w:val="2"/>
          </w:tcPr>
          <w:p w14:paraId="3981938D" w14:textId="77777777" w:rsidR="006C70F8" w:rsidRDefault="006C70F8" w:rsidP="00BE5B3C">
            <w:pPr>
              <w:jc w:val="center"/>
            </w:pPr>
          </w:p>
        </w:tc>
        <w:tc>
          <w:tcPr>
            <w:tcW w:w="300" w:type="dxa"/>
            <w:gridSpan w:val="2"/>
          </w:tcPr>
          <w:p w14:paraId="3B06656F" w14:textId="77777777" w:rsidR="006C70F8" w:rsidRDefault="006C70F8" w:rsidP="00BE5B3C">
            <w:pPr>
              <w:jc w:val="center"/>
            </w:pPr>
          </w:p>
        </w:tc>
        <w:tc>
          <w:tcPr>
            <w:tcW w:w="2716" w:type="dxa"/>
          </w:tcPr>
          <w:p w14:paraId="7F6E2BA9" w14:textId="77777777" w:rsidR="006C70F8" w:rsidRPr="00DE359E" w:rsidRDefault="006C70F8" w:rsidP="00BE5B3C">
            <w:pPr>
              <w:rPr>
                <w:rFonts w:ascii="Arial" w:hAnsi="Arial"/>
              </w:rPr>
            </w:pPr>
          </w:p>
        </w:tc>
      </w:tr>
      <w:tr w:rsidR="006C70F8" w:rsidRPr="00DE359E" w14:paraId="00BC3D00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2183BF30" w14:textId="1E3960CB" w:rsidR="006C70F8" w:rsidRPr="00DE359E" w:rsidRDefault="006C70F8" w:rsidP="00142015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Keuring pompinstallatie </w:t>
            </w:r>
            <w:r w:rsidR="00FE14C9">
              <w:rPr>
                <w:rFonts w:ascii="Arial" w:hAnsi="Arial"/>
              </w:rPr>
              <w:t>(NEN 1010)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00" w:type="dxa"/>
            <w:gridSpan w:val="2"/>
          </w:tcPr>
          <w:p w14:paraId="564A691B" w14:textId="77777777" w:rsidR="006C70F8" w:rsidRDefault="006C70F8" w:rsidP="00BE5B3C">
            <w:pPr>
              <w:jc w:val="center"/>
            </w:pPr>
          </w:p>
        </w:tc>
        <w:tc>
          <w:tcPr>
            <w:tcW w:w="300" w:type="dxa"/>
            <w:gridSpan w:val="2"/>
          </w:tcPr>
          <w:p w14:paraId="7FAF1462" w14:textId="77777777" w:rsidR="006C70F8" w:rsidRDefault="006C70F8" w:rsidP="00BE5B3C">
            <w:pPr>
              <w:jc w:val="center"/>
            </w:pPr>
          </w:p>
        </w:tc>
        <w:tc>
          <w:tcPr>
            <w:tcW w:w="2716" w:type="dxa"/>
          </w:tcPr>
          <w:p w14:paraId="7AAE0329" w14:textId="77777777" w:rsidR="006C70F8" w:rsidRPr="00DE359E" w:rsidRDefault="006C70F8" w:rsidP="00BE5B3C">
            <w:pPr>
              <w:rPr>
                <w:rFonts w:ascii="Arial" w:hAnsi="Arial"/>
              </w:rPr>
            </w:pPr>
          </w:p>
        </w:tc>
      </w:tr>
      <w:tr w:rsidR="006C70F8" w:rsidRPr="00DE359E" w14:paraId="4D4137AB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507CDB47" w14:textId="1A431EB2" w:rsidR="006C70F8" w:rsidRPr="00DE359E" w:rsidRDefault="00FE14C9" w:rsidP="00BE5B3C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Bronbestanden van E-schema’s (E-plan formaat) en civieltechnische/werktuigbouwkundige tekeningen (autocad)</w:t>
            </w:r>
            <w:r w:rsidR="006C70F8">
              <w:rPr>
                <w:rFonts w:ascii="Arial" w:hAnsi="Arial"/>
              </w:rPr>
              <w:tab/>
            </w:r>
          </w:p>
        </w:tc>
        <w:tc>
          <w:tcPr>
            <w:tcW w:w="300" w:type="dxa"/>
            <w:gridSpan w:val="2"/>
          </w:tcPr>
          <w:p w14:paraId="60F50810" w14:textId="77777777" w:rsidR="006C70F8" w:rsidRDefault="006C70F8" w:rsidP="00BE5B3C">
            <w:pPr>
              <w:jc w:val="center"/>
            </w:pPr>
          </w:p>
        </w:tc>
        <w:tc>
          <w:tcPr>
            <w:tcW w:w="300" w:type="dxa"/>
            <w:gridSpan w:val="2"/>
          </w:tcPr>
          <w:p w14:paraId="334327E1" w14:textId="77777777" w:rsidR="006C70F8" w:rsidRDefault="006C70F8" w:rsidP="00BE5B3C">
            <w:pPr>
              <w:jc w:val="center"/>
            </w:pPr>
          </w:p>
        </w:tc>
        <w:tc>
          <w:tcPr>
            <w:tcW w:w="2716" w:type="dxa"/>
          </w:tcPr>
          <w:p w14:paraId="325DA2F4" w14:textId="77777777" w:rsidR="006C70F8" w:rsidRPr="00DE359E" w:rsidRDefault="006C70F8" w:rsidP="00BE5B3C">
            <w:pPr>
              <w:rPr>
                <w:rFonts w:ascii="Arial" w:hAnsi="Arial"/>
              </w:rPr>
            </w:pPr>
          </w:p>
        </w:tc>
      </w:tr>
      <w:tr w:rsidR="00FE14C9" w:rsidRPr="00DE359E" w14:paraId="3B5DFDE0" w14:textId="77777777" w:rsidTr="00EA2904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5A016A78" w14:textId="77777777" w:rsidR="00FE14C9" w:rsidRDefault="00FE14C9" w:rsidP="00BE5B3C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Lijst gebruikte materialen </w:t>
            </w:r>
            <w:r w:rsidR="00D76B4F">
              <w:rPr>
                <w:rFonts w:ascii="Arial" w:hAnsi="Arial"/>
              </w:rPr>
              <w:t>pompinstallatie</w:t>
            </w:r>
          </w:p>
        </w:tc>
        <w:tc>
          <w:tcPr>
            <w:tcW w:w="300" w:type="dxa"/>
            <w:gridSpan w:val="2"/>
          </w:tcPr>
          <w:p w14:paraId="035E6526" w14:textId="77777777" w:rsidR="00FE14C9" w:rsidRDefault="00FE14C9" w:rsidP="00BE5B3C">
            <w:pPr>
              <w:jc w:val="center"/>
            </w:pPr>
          </w:p>
        </w:tc>
        <w:tc>
          <w:tcPr>
            <w:tcW w:w="300" w:type="dxa"/>
            <w:gridSpan w:val="2"/>
          </w:tcPr>
          <w:p w14:paraId="575B1754" w14:textId="77777777" w:rsidR="00FE14C9" w:rsidRDefault="00FE14C9" w:rsidP="00BE5B3C">
            <w:pPr>
              <w:jc w:val="center"/>
            </w:pPr>
          </w:p>
        </w:tc>
        <w:tc>
          <w:tcPr>
            <w:tcW w:w="2716" w:type="dxa"/>
          </w:tcPr>
          <w:p w14:paraId="5C9AD804" w14:textId="77777777" w:rsidR="00FE14C9" w:rsidRPr="00DE359E" w:rsidRDefault="00FE14C9" w:rsidP="00BE5B3C">
            <w:pPr>
              <w:rPr>
                <w:rFonts w:ascii="Arial" w:hAnsi="Arial"/>
              </w:rPr>
            </w:pPr>
          </w:p>
        </w:tc>
      </w:tr>
      <w:tr w:rsidR="006C70F8" w:rsidRPr="00DE359E" w14:paraId="6724AE3C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1FE14DD9" w14:textId="77777777" w:rsidR="006C70F8" w:rsidRDefault="006C70F8" w:rsidP="00BE5B3C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Revisietekening persleiding</w:t>
            </w:r>
          </w:p>
        </w:tc>
        <w:tc>
          <w:tcPr>
            <w:tcW w:w="300" w:type="dxa"/>
            <w:gridSpan w:val="2"/>
          </w:tcPr>
          <w:p w14:paraId="21743EA6" w14:textId="77777777" w:rsidR="006C70F8" w:rsidRDefault="006C70F8" w:rsidP="00BE5B3C">
            <w:pPr>
              <w:jc w:val="center"/>
            </w:pPr>
          </w:p>
        </w:tc>
        <w:tc>
          <w:tcPr>
            <w:tcW w:w="300" w:type="dxa"/>
            <w:gridSpan w:val="2"/>
          </w:tcPr>
          <w:p w14:paraId="03941E5B" w14:textId="77777777" w:rsidR="006C70F8" w:rsidRDefault="006C70F8" w:rsidP="00BE5B3C">
            <w:pPr>
              <w:jc w:val="center"/>
            </w:pPr>
          </w:p>
        </w:tc>
        <w:tc>
          <w:tcPr>
            <w:tcW w:w="2716" w:type="dxa"/>
          </w:tcPr>
          <w:p w14:paraId="645D3770" w14:textId="77777777" w:rsidR="006C70F8" w:rsidRPr="00DE359E" w:rsidRDefault="006C70F8" w:rsidP="00BE5B3C">
            <w:pPr>
              <w:rPr>
                <w:rFonts w:ascii="Arial" w:hAnsi="Arial"/>
              </w:rPr>
            </w:pPr>
          </w:p>
        </w:tc>
      </w:tr>
      <w:tr w:rsidR="00CC38EC" w:rsidRPr="00DE359E" w14:paraId="27C73746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053D18E1" w14:textId="77777777" w:rsidR="00CC38EC" w:rsidRPr="00DE359E" w:rsidRDefault="00CC38EC" w:rsidP="000B7539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Persrapporten persleidingen (afpersen, keuring lasnaden)</w:t>
            </w:r>
          </w:p>
        </w:tc>
        <w:tc>
          <w:tcPr>
            <w:tcW w:w="300" w:type="dxa"/>
            <w:gridSpan w:val="2"/>
            <w:vAlign w:val="center"/>
          </w:tcPr>
          <w:p w14:paraId="13F0247E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7EB4A473" w14:textId="77777777" w:rsidR="00CC38EC" w:rsidRDefault="00CC38EC" w:rsidP="00063C24">
            <w:pPr>
              <w:jc w:val="center"/>
            </w:pPr>
          </w:p>
        </w:tc>
        <w:tc>
          <w:tcPr>
            <w:tcW w:w="2716" w:type="dxa"/>
          </w:tcPr>
          <w:p w14:paraId="7315D632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327EF1C3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20A03CB1" w14:textId="77777777" w:rsidR="00CC38EC" w:rsidRPr="00DA5D75" w:rsidRDefault="00CC38EC" w:rsidP="009804AB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E4517FC" w14:textId="77777777" w:rsidR="00CC38EC" w:rsidRDefault="00CC38EC" w:rsidP="00063C24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7BB5F589" w14:textId="77777777" w:rsidR="00CC38EC" w:rsidRDefault="00CC38EC" w:rsidP="00063C24">
            <w:pPr>
              <w:jc w:val="center"/>
            </w:pPr>
          </w:p>
        </w:tc>
        <w:tc>
          <w:tcPr>
            <w:tcW w:w="2716" w:type="dxa"/>
          </w:tcPr>
          <w:p w14:paraId="0E99848E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0FB06F74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4B0D85D4" w14:textId="77777777" w:rsidR="00CC38EC" w:rsidRPr="00DA5D75" w:rsidRDefault="00CC38EC" w:rsidP="001D3765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 w:rsidRPr="00DA5D75">
              <w:rPr>
                <w:rFonts w:ascii="Arial" w:hAnsi="Arial"/>
                <w:b/>
              </w:rPr>
              <w:t>Groen</w:t>
            </w: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300" w:type="dxa"/>
            <w:gridSpan w:val="2"/>
            <w:vAlign w:val="center"/>
          </w:tcPr>
          <w:p w14:paraId="60D3F480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E57AE36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6" w:type="dxa"/>
          </w:tcPr>
          <w:p w14:paraId="44C3340B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74580C9E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7EB0665D" w14:textId="77777777" w:rsidR="00CC38EC" w:rsidRPr="00BD54E8" w:rsidRDefault="00CC38EC" w:rsidP="001D3765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Beplantingsplan incl. soorten</w:t>
            </w:r>
            <w:r w:rsidR="004A4CD5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</w:t>
            </w:r>
            <w:r w:rsidR="00D84E3F">
              <w:rPr>
                <w:rFonts w:ascii="Arial" w:hAnsi="Arial"/>
              </w:rPr>
              <w:t>aangebrachte grondverbetering</w:t>
            </w:r>
            <w:r w:rsidR="0088115A">
              <w:rPr>
                <w:rFonts w:ascii="Arial" w:hAnsi="Arial"/>
              </w:rPr>
              <w:t xml:space="preserve"> en/of groeiplaatsverbetering</w:t>
            </w:r>
            <w:r w:rsidR="00D84E3F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>de door beheer gebruikte groentypen</w:t>
            </w:r>
            <w:r w:rsidR="004A4CD5">
              <w:rPr>
                <w:rFonts w:ascii="Arial" w:hAnsi="Arial"/>
              </w:rPr>
              <w:t xml:space="preserve"> en advies beheer (rapport/notitie in pdf)</w:t>
            </w:r>
          </w:p>
        </w:tc>
        <w:tc>
          <w:tcPr>
            <w:tcW w:w="300" w:type="dxa"/>
            <w:gridSpan w:val="2"/>
            <w:vAlign w:val="center"/>
          </w:tcPr>
          <w:p w14:paraId="50540AF3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4334EE35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6" w:type="dxa"/>
          </w:tcPr>
          <w:p w14:paraId="60A3509A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262DAD9B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70E90015" w14:textId="77777777" w:rsidR="00CC38EC" w:rsidRPr="00DE359E" w:rsidRDefault="00CC38EC" w:rsidP="000B7539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Certificaten van herkomst bomen/struiken/planten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00" w:type="dxa"/>
            <w:gridSpan w:val="2"/>
            <w:vAlign w:val="center"/>
          </w:tcPr>
          <w:p w14:paraId="35B51B0B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7FDB40BF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6" w:type="dxa"/>
          </w:tcPr>
          <w:p w14:paraId="194FD1BB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268B373B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4169CF67" w14:textId="77777777" w:rsidR="00CC38EC" w:rsidRDefault="00FD1303" w:rsidP="00FD1303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Inmeting ingepaste b</w:t>
            </w:r>
            <w:r w:rsidR="00CC38EC">
              <w:rPr>
                <w:rFonts w:ascii="Arial" w:hAnsi="Arial"/>
              </w:rPr>
              <w:t>estaande bomen  en voorzien van recente VTA-paspoort</w:t>
            </w:r>
          </w:p>
        </w:tc>
        <w:tc>
          <w:tcPr>
            <w:tcW w:w="300" w:type="dxa"/>
            <w:gridSpan w:val="2"/>
            <w:vAlign w:val="center"/>
          </w:tcPr>
          <w:p w14:paraId="13466FD2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03C971F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6" w:type="dxa"/>
          </w:tcPr>
          <w:p w14:paraId="7F7E2CD7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782D463A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45D2A77A" w14:textId="77777777" w:rsidR="00CC38EC" w:rsidRPr="001D3765" w:rsidRDefault="00CC38EC" w:rsidP="001D3765">
            <w:pPr>
              <w:tabs>
                <w:tab w:val="left" w:pos="6804"/>
              </w:tabs>
              <w:ind w:left="34"/>
              <w:rPr>
                <w:rFonts w:ascii="Arial" w:hAnsi="Arial"/>
                <w:b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3D6FD361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060D04D6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6" w:type="dxa"/>
          </w:tcPr>
          <w:p w14:paraId="3C7F3BFE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0BB3EEBB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7BEC1FCB" w14:textId="77777777" w:rsidR="00CC38EC" w:rsidRPr="00DE359E" w:rsidRDefault="00CC38EC" w:rsidP="001D3765">
            <w:pPr>
              <w:tabs>
                <w:tab w:val="left" w:pos="6804"/>
              </w:tabs>
              <w:ind w:left="34"/>
              <w:rPr>
                <w:rFonts w:ascii="Arial" w:hAnsi="Arial"/>
              </w:rPr>
            </w:pPr>
            <w:r w:rsidRPr="001D3765">
              <w:rPr>
                <w:rFonts w:ascii="Arial" w:hAnsi="Arial"/>
                <w:b/>
              </w:rPr>
              <w:t>Speelvoorzieningen</w:t>
            </w:r>
            <w:r w:rsidRPr="00DE359E">
              <w:rPr>
                <w:rFonts w:ascii="Arial" w:hAnsi="Arial"/>
              </w:rPr>
              <w:tab/>
            </w:r>
          </w:p>
        </w:tc>
        <w:tc>
          <w:tcPr>
            <w:tcW w:w="300" w:type="dxa"/>
            <w:gridSpan w:val="2"/>
            <w:vAlign w:val="center"/>
          </w:tcPr>
          <w:p w14:paraId="2C8CB159" w14:textId="77777777" w:rsidR="00CC38EC" w:rsidRDefault="00CC38EC" w:rsidP="009804AB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2C7C6DE3" w14:textId="77777777" w:rsidR="00CC38EC" w:rsidRPr="00A02496" w:rsidRDefault="00CC38EC" w:rsidP="009804AB">
            <w:pPr>
              <w:jc w:val="center"/>
              <w:rPr>
                <w:b/>
              </w:rPr>
            </w:pPr>
          </w:p>
        </w:tc>
        <w:tc>
          <w:tcPr>
            <w:tcW w:w="2716" w:type="dxa"/>
          </w:tcPr>
          <w:p w14:paraId="3C906D0A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3C4939B4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  <w:tcBorders>
              <w:top w:val="nil"/>
            </w:tcBorders>
          </w:tcPr>
          <w:p w14:paraId="10DA2419" w14:textId="4137F236" w:rsidR="00CC38EC" w:rsidRPr="00DE359E" w:rsidRDefault="00D76B4F" w:rsidP="00D76B4F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Opleverinspectie (toetsing van speelplek in geheel, alle speeltoestellen, valondergrond(en) en omgeving)</w:t>
            </w:r>
          </w:p>
        </w:tc>
        <w:tc>
          <w:tcPr>
            <w:tcW w:w="300" w:type="dxa"/>
            <w:gridSpan w:val="2"/>
            <w:vAlign w:val="center"/>
          </w:tcPr>
          <w:p w14:paraId="1BA79459" w14:textId="77777777" w:rsidR="00CC38EC" w:rsidRDefault="00CC38EC" w:rsidP="009804AB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06F2D5D4" w14:textId="77777777" w:rsidR="00CC38EC" w:rsidRDefault="00CC38EC" w:rsidP="009804AB">
            <w:pPr>
              <w:jc w:val="center"/>
            </w:pPr>
          </w:p>
        </w:tc>
        <w:tc>
          <w:tcPr>
            <w:tcW w:w="2716" w:type="dxa"/>
          </w:tcPr>
          <w:p w14:paraId="2D01E209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476B3729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60377E56" w14:textId="116967CA" w:rsidR="00CC38EC" w:rsidRDefault="00D76B4F" w:rsidP="00D76B4F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Per toestel en valondergrond k</w:t>
            </w:r>
            <w:r w:rsidR="00CC38EC">
              <w:rPr>
                <w:rFonts w:ascii="Arial" w:hAnsi="Arial"/>
              </w:rPr>
              <w:t>euringsrapporten/certificaten</w:t>
            </w:r>
            <w:r>
              <w:rPr>
                <w:rFonts w:ascii="Arial" w:hAnsi="Arial"/>
              </w:rPr>
              <w:t>, handleidingen en (veiligheids)instructies</w:t>
            </w:r>
          </w:p>
        </w:tc>
        <w:tc>
          <w:tcPr>
            <w:tcW w:w="300" w:type="dxa"/>
            <w:gridSpan w:val="2"/>
            <w:tcBorders>
              <w:top w:val="nil"/>
            </w:tcBorders>
            <w:vAlign w:val="center"/>
          </w:tcPr>
          <w:p w14:paraId="4BF6A22D" w14:textId="77777777" w:rsidR="00CC38EC" w:rsidRDefault="00CC38EC" w:rsidP="009804AB">
            <w:pPr>
              <w:jc w:val="center"/>
            </w:pPr>
          </w:p>
        </w:tc>
        <w:tc>
          <w:tcPr>
            <w:tcW w:w="300" w:type="dxa"/>
            <w:gridSpan w:val="2"/>
            <w:tcBorders>
              <w:top w:val="nil"/>
            </w:tcBorders>
            <w:vAlign w:val="center"/>
          </w:tcPr>
          <w:p w14:paraId="4FB878A1" w14:textId="77777777" w:rsidR="00CC38EC" w:rsidRDefault="00CC38EC" w:rsidP="009804AB">
            <w:pPr>
              <w:jc w:val="center"/>
            </w:pPr>
          </w:p>
        </w:tc>
        <w:tc>
          <w:tcPr>
            <w:tcW w:w="2716" w:type="dxa"/>
          </w:tcPr>
          <w:p w14:paraId="72F8A1FC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31C01DE2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772FE80C" w14:textId="302D432E" w:rsidR="00CC38EC" w:rsidRDefault="00D76B4F" w:rsidP="000B7539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L</w:t>
            </w:r>
            <w:r w:rsidR="00CC38EC">
              <w:rPr>
                <w:rFonts w:ascii="Arial" w:hAnsi="Arial"/>
              </w:rPr>
              <w:t>ogboeken</w:t>
            </w:r>
            <w:r w:rsidR="00CC38EC">
              <w:rPr>
                <w:rFonts w:ascii="Arial" w:hAnsi="Arial"/>
              </w:rPr>
              <w:t xml:space="preserve"> speeltoestellen</w:t>
            </w:r>
          </w:p>
        </w:tc>
        <w:tc>
          <w:tcPr>
            <w:tcW w:w="300" w:type="dxa"/>
            <w:gridSpan w:val="2"/>
            <w:vAlign w:val="center"/>
          </w:tcPr>
          <w:p w14:paraId="03E6117E" w14:textId="77777777" w:rsidR="00CC38EC" w:rsidRDefault="00CC38EC" w:rsidP="009804AB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2C39CF70" w14:textId="77777777" w:rsidR="00CC38EC" w:rsidRDefault="00CC38EC" w:rsidP="009804AB">
            <w:pPr>
              <w:jc w:val="center"/>
            </w:pPr>
          </w:p>
        </w:tc>
        <w:tc>
          <w:tcPr>
            <w:tcW w:w="2716" w:type="dxa"/>
          </w:tcPr>
          <w:p w14:paraId="40D7CC29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220B8A" w:rsidRPr="00DE359E" w14:paraId="486B7EDD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32472A8A" w14:textId="77777777" w:rsidR="00220B8A" w:rsidRDefault="00220B8A" w:rsidP="000B7539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Interne/externe afspraken</w:t>
            </w:r>
          </w:p>
        </w:tc>
        <w:tc>
          <w:tcPr>
            <w:tcW w:w="300" w:type="dxa"/>
            <w:gridSpan w:val="2"/>
            <w:vAlign w:val="center"/>
          </w:tcPr>
          <w:p w14:paraId="6F37B5E3" w14:textId="77777777" w:rsidR="00220B8A" w:rsidRDefault="00220B8A" w:rsidP="009804AB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4749C9CA" w14:textId="77777777" w:rsidR="00220B8A" w:rsidRDefault="00220B8A" w:rsidP="009804AB">
            <w:pPr>
              <w:jc w:val="center"/>
            </w:pPr>
          </w:p>
        </w:tc>
        <w:tc>
          <w:tcPr>
            <w:tcW w:w="2716" w:type="dxa"/>
          </w:tcPr>
          <w:p w14:paraId="74CF1BD4" w14:textId="77777777" w:rsidR="00220B8A" w:rsidRPr="00DE359E" w:rsidRDefault="00220B8A" w:rsidP="009804AB">
            <w:pPr>
              <w:rPr>
                <w:rFonts w:ascii="Arial" w:hAnsi="Arial"/>
              </w:rPr>
            </w:pPr>
          </w:p>
        </w:tc>
      </w:tr>
      <w:tr w:rsidR="00022CDB" w:rsidRPr="009F3225" w14:paraId="53467F40" w14:textId="77777777" w:rsidTr="00EA2904">
        <w:trPr>
          <w:gridBefore w:val="1"/>
          <w:cantSplit/>
          <w:trHeight w:val="1228"/>
        </w:trPr>
        <w:tc>
          <w:tcPr>
            <w:tcW w:w="7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5EEEBF06" w14:textId="77777777" w:rsidR="00442C94" w:rsidRPr="009F3225" w:rsidRDefault="00442C94" w:rsidP="00BE5B3C">
            <w:pPr>
              <w:jc w:val="center"/>
              <w:rPr>
                <w:rFonts w:ascii="Arial" w:hAnsi="Arial"/>
                <w:b/>
                <w:i/>
                <w:sz w:val="14"/>
                <w:szCs w:val="14"/>
              </w:rPr>
            </w:pPr>
            <w:r w:rsidRPr="009F3225">
              <w:rPr>
                <w:rFonts w:ascii="Arial" w:hAnsi="Arial"/>
                <w:b/>
                <w:i/>
                <w:sz w:val="14"/>
                <w:szCs w:val="14"/>
              </w:rPr>
              <w:lastRenderedPageBreak/>
              <w:t>Vakgebied / items</w:t>
            </w:r>
          </w:p>
        </w:tc>
        <w:tc>
          <w:tcPr>
            <w:tcW w:w="3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textDirection w:val="btLr"/>
          </w:tcPr>
          <w:p w14:paraId="082321C0" w14:textId="77777777" w:rsidR="00442C94" w:rsidRPr="009F3225" w:rsidRDefault="00442C94" w:rsidP="00BE5B3C">
            <w:pPr>
              <w:ind w:left="113" w:right="113"/>
              <w:jc w:val="right"/>
              <w:rPr>
                <w:rFonts w:ascii="Arial" w:hAnsi="Arial"/>
                <w:b/>
                <w:i/>
                <w:sz w:val="14"/>
                <w:szCs w:val="14"/>
              </w:rPr>
            </w:pPr>
            <w:r>
              <w:rPr>
                <w:rFonts w:ascii="Arial" w:hAnsi="Arial"/>
                <w:b/>
                <w:i/>
                <w:sz w:val="14"/>
                <w:szCs w:val="14"/>
              </w:rPr>
              <w:t>Niet van toep.</w:t>
            </w:r>
          </w:p>
        </w:tc>
        <w:tc>
          <w:tcPr>
            <w:tcW w:w="3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textDirection w:val="btLr"/>
          </w:tcPr>
          <w:p w14:paraId="46D26AB0" w14:textId="77777777" w:rsidR="00442C94" w:rsidRPr="009F3225" w:rsidRDefault="00442C94" w:rsidP="00BE5B3C">
            <w:pPr>
              <w:ind w:left="113" w:right="113"/>
              <w:jc w:val="right"/>
              <w:rPr>
                <w:rFonts w:ascii="Arial" w:hAnsi="Arial"/>
                <w:b/>
                <w:i/>
                <w:sz w:val="14"/>
                <w:szCs w:val="14"/>
              </w:rPr>
            </w:pPr>
            <w:r w:rsidRPr="009F3225">
              <w:rPr>
                <w:rFonts w:ascii="Arial" w:hAnsi="Arial"/>
                <w:b/>
                <w:i/>
                <w:sz w:val="14"/>
                <w:szCs w:val="14"/>
              </w:rPr>
              <w:t>Aanwezig</w:t>
            </w:r>
          </w:p>
        </w:tc>
        <w:tc>
          <w:tcPr>
            <w:tcW w:w="27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1153B4A9" w14:textId="77777777" w:rsidR="00442C94" w:rsidRPr="009F3225" w:rsidRDefault="00442C94" w:rsidP="00BE5B3C">
            <w:pPr>
              <w:jc w:val="center"/>
              <w:rPr>
                <w:rFonts w:ascii="Arial" w:hAnsi="Arial"/>
                <w:b/>
                <w:i/>
                <w:sz w:val="14"/>
                <w:szCs w:val="14"/>
              </w:rPr>
            </w:pPr>
            <w:r w:rsidRPr="009F3225">
              <w:rPr>
                <w:rFonts w:ascii="Arial" w:hAnsi="Arial"/>
                <w:b/>
                <w:i/>
                <w:sz w:val="14"/>
                <w:szCs w:val="14"/>
              </w:rPr>
              <w:t>Toelichting</w:t>
            </w:r>
          </w:p>
        </w:tc>
      </w:tr>
      <w:tr w:rsidR="00566BC9" w:rsidRPr="00DE359E" w14:paraId="5B41C001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528C9B82" w14:textId="53771ACB" w:rsidR="00566BC9" w:rsidRDefault="00566BC9" w:rsidP="009804AB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Straatmeubilair </w:t>
            </w:r>
          </w:p>
        </w:tc>
        <w:tc>
          <w:tcPr>
            <w:tcW w:w="300" w:type="dxa"/>
            <w:gridSpan w:val="2"/>
          </w:tcPr>
          <w:p w14:paraId="77369B39" w14:textId="77777777" w:rsidR="00566BC9" w:rsidRPr="00DE359E" w:rsidRDefault="00566BC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</w:tcPr>
          <w:p w14:paraId="04EDC11D" w14:textId="77777777" w:rsidR="00566BC9" w:rsidRPr="00DE359E" w:rsidRDefault="00566BC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</w:tcPr>
          <w:p w14:paraId="30161C20" w14:textId="77777777" w:rsidR="00566BC9" w:rsidRPr="00DE359E" w:rsidRDefault="00566BC9" w:rsidP="009804AB">
            <w:pPr>
              <w:rPr>
                <w:rFonts w:ascii="Arial" w:hAnsi="Arial"/>
              </w:rPr>
            </w:pPr>
          </w:p>
        </w:tc>
      </w:tr>
      <w:tr w:rsidR="00566BC9" w:rsidRPr="00DE359E" w14:paraId="5FED5EF8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046FD20A" w14:textId="1B4BCAD8" w:rsidR="00566BC9" w:rsidRPr="00DE359E" w:rsidRDefault="00566BC9" w:rsidP="00BE5B3C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>Bebordings</w:t>
            </w:r>
            <w:r>
              <w:rPr>
                <w:rFonts w:ascii="Arial" w:hAnsi="Arial"/>
              </w:rPr>
              <w:t>-</w:t>
            </w:r>
            <w:r w:rsidR="00EA2904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markeringsplan / straatnaamborden (dgn formaat + coördinaten)</w:t>
            </w:r>
          </w:p>
        </w:tc>
        <w:tc>
          <w:tcPr>
            <w:tcW w:w="300" w:type="dxa"/>
            <w:gridSpan w:val="2"/>
            <w:vAlign w:val="center"/>
          </w:tcPr>
          <w:p w14:paraId="50D97DC8" w14:textId="77777777" w:rsidR="00566BC9" w:rsidRDefault="00566BC9" w:rsidP="00BE5B3C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42BB4BAE" w14:textId="77777777" w:rsidR="00566BC9" w:rsidRPr="00A02496" w:rsidRDefault="00566BC9" w:rsidP="00BE5B3C">
            <w:pPr>
              <w:jc w:val="center"/>
              <w:rPr>
                <w:b/>
              </w:rPr>
            </w:pPr>
          </w:p>
        </w:tc>
        <w:tc>
          <w:tcPr>
            <w:tcW w:w="2698" w:type="dxa"/>
          </w:tcPr>
          <w:p w14:paraId="26532CE0" w14:textId="77777777" w:rsidR="00566BC9" w:rsidRPr="00DE359E" w:rsidRDefault="00566BC9" w:rsidP="00BE5B3C">
            <w:pPr>
              <w:rPr>
                <w:rFonts w:ascii="Arial" w:hAnsi="Arial"/>
              </w:rPr>
            </w:pPr>
          </w:p>
        </w:tc>
      </w:tr>
      <w:tr w:rsidR="00566BC9" w:rsidRPr="00DE359E" w14:paraId="06622738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306148E1" w14:textId="45B185ED" w:rsidR="00566BC9" w:rsidRPr="00DE359E" w:rsidRDefault="00566BC9" w:rsidP="00BE5B3C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hanging="68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Excelbestand met type, materiaal en </w:t>
            </w:r>
            <w:r w:rsidR="00220B8A">
              <w:rPr>
                <w:rFonts w:ascii="Arial" w:hAnsi="Arial"/>
              </w:rPr>
              <w:t>jaartal van aanleg</w:t>
            </w:r>
            <w:r w:rsidR="00BD2417">
              <w:rPr>
                <w:rFonts w:ascii="Arial" w:hAnsi="Arial"/>
              </w:rPr>
              <w:t xml:space="preserve">, </w:t>
            </w:r>
            <w:r w:rsidR="00DA6EEE">
              <w:rPr>
                <w:rFonts w:ascii="Arial" w:hAnsi="Arial"/>
              </w:rPr>
              <w:t>coördinaten</w:t>
            </w:r>
          </w:p>
        </w:tc>
        <w:tc>
          <w:tcPr>
            <w:tcW w:w="300" w:type="dxa"/>
            <w:gridSpan w:val="2"/>
            <w:vAlign w:val="center"/>
          </w:tcPr>
          <w:p w14:paraId="1F35B216" w14:textId="77777777" w:rsidR="00566BC9" w:rsidRDefault="00566BC9" w:rsidP="00BE5B3C">
            <w:pPr>
              <w:jc w:val="center"/>
            </w:pPr>
          </w:p>
        </w:tc>
        <w:tc>
          <w:tcPr>
            <w:tcW w:w="300" w:type="dxa"/>
            <w:gridSpan w:val="2"/>
            <w:vAlign w:val="center"/>
          </w:tcPr>
          <w:p w14:paraId="69FDC15E" w14:textId="77777777" w:rsidR="00566BC9" w:rsidRPr="00A02496" w:rsidRDefault="00566BC9" w:rsidP="00BE5B3C">
            <w:pPr>
              <w:jc w:val="center"/>
              <w:rPr>
                <w:b/>
              </w:rPr>
            </w:pPr>
          </w:p>
        </w:tc>
        <w:tc>
          <w:tcPr>
            <w:tcW w:w="2698" w:type="dxa"/>
          </w:tcPr>
          <w:p w14:paraId="46F02903" w14:textId="77777777" w:rsidR="00566BC9" w:rsidRPr="00DE359E" w:rsidRDefault="00566BC9" w:rsidP="00BE5B3C">
            <w:pPr>
              <w:rPr>
                <w:rFonts w:ascii="Arial" w:hAnsi="Arial"/>
              </w:rPr>
            </w:pPr>
          </w:p>
        </w:tc>
      </w:tr>
      <w:tr w:rsidR="00566BC9" w:rsidRPr="00DE359E" w14:paraId="2C206A81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7E873B9F" w14:textId="77777777" w:rsidR="00566BC9" w:rsidRDefault="00566BC9" w:rsidP="009804AB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</w:p>
        </w:tc>
        <w:tc>
          <w:tcPr>
            <w:tcW w:w="300" w:type="dxa"/>
            <w:gridSpan w:val="2"/>
          </w:tcPr>
          <w:p w14:paraId="25075061" w14:textId="77777777" w:rsidR="00566BC9" w:rsidRPr="00DE359E" w:rsidRDefault="00566BC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</w:tcPr>
          <w:p w14:paraId="24A35868" w14:textId="77777777" w:rsidR="00566BC9" w:rsidRPr="00DE359E" w:rsidRDefault="00566BC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</w:tcPr>
          <w:p w14:paraId="298345FB" w14:textId="77777777" w:rsidR="00566BC9" w:rsidRPr="00DE359E" w:rsidRDefault="00566BC9" w:rsidP="009804AB">
            <w:pPr>
              <w:rPr>
                <w:rFonts w:ascii="Arial" w:hAnsi="Arial"/>
              </w:rPr>
            </w:pPr>
          </w:p>
        </w:tc>
      </w:tr>
      <w:tr w:rsidR="00CC38EC" w:rsidRPr="00DE359E" w14:paraId="1655BB77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72A292CE" w14:textId="466BBD8C" w:rsidR="00CC38EC" w:rsidRDefault="00CC38EC" w:rsidP="009804AB">
            <w:pPr>
              <w:tabs>
                <w:tab w:val="left" w:pos="6804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Openbare verlichting</w:t>
            </w:r>
          </w:p>
        </w:tc>
        <w:tc>
          <w:tcPr>
            <w:tcW w:w="300" w:type="dxa"/>
            <w:gridSpan w:val="2"/>
          </w:tcPr>
          <w:p w14:paraId="61E6CEA9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</w:tcPr>
          <w:p w14:paraId="6E9323E6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</w:tcPr>
          <w:p w14:paraId="1DD52E16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59C46781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720583EB" w14:textId="77777777" w:rsidR="00CC38EC" w:rsidRPr="00DE359E" w:rsidRDefault="00CC38EC" w:rsidP="009A33E3">
            <w:pPr>
              <w:numPr>
                <w:ilvl w:val="0"/>
                <w:numId w:val="14"/>
              </w:numPr>
              <w:tabs>
                <w:tab w:val="clear" w:pos="754"/>
                <w:tab w:val="num" w:pos="318"/>
                <w:tab w:val="left" w:pos="6804"/>
              </w:tabs>
              <w:ind w:left="318" w:hanging="300"/>
              <w:rPr>
                <w:rFonts w:ascii="Arial" w:hAnsi="Arial"/>
              </w:rPr>
            </w:pPr>
            <w:r>
              <w:rPr>
                <w:rFonts w:ascii="Arial" w:hAnsi="Arial"/>
              </w:rPr>
              <w:t>Revisie Verlichtingsplan, voedingspunten, lichtobjecten, incl. topo en maatvoering</w:t>
            </w:r>
            <w:r w:rsidR="00FD1303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(met codering lichtmasten, kabel- en schakelkasten)</w:t>
            </w:r>
          </w:p>
        </w:tc>
        <w:tc>
          <w:tcPr>
            <w:tcW w:w="300" w:type="dxa"/>
            <w:gridSpan w:val="2"/>
          </w:tcPr>
          <w:p w14:paraId="58A2B758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</w:tcPr>
          <w:p w14:paraId="7560973D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</w:tcPr>
          <w:p w14:paraId="1596EB0F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73671E78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5EC39D86" w14:textId="77777777" w:rsidR="00CC38EC" w:rsidRPr="00DE359E" w:rsidRDefault="00CC38EC" w:rsidP="00DA6EEE">
            <w:pPr>
              <w:numPr>
                <w:ilvl w:val="0"/>
                <w:numId w:val="2"/>
              </w:numPr>
              <w:tabs>
                <w:tab w:val="num" w:pos="318"/>
                <w:tab w:val="left" w:pos="6804"/>
              </w:tabs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Gegevens lichtmasten, armaturen, lampen, remplace</w:t>
            </w:r>
            <w:r w:rsidR="00BD2417">
              <w:rPr>
                <w:rFonts w:ascii="Arial" w:hAnsi="Arial"/>
              </w:rPr>
              <w:t xml:space="preserve">, </w:t>
            </w:r>
            <w:r w:rsidR="00DA6EEE">
              <w:rPr>
                <w:rFonts w:ascii="Arial" w:hAnsi="Arial"/>
              </w:rPr>
              <w:t>coördinaten</w:t>
            </w:r>
            <w:r w:rsidR="00BD2417">
              <w:rPr>
                <w:rFonts w:ascii="Arial" w:hAnsi="Arial"/>
              </w:rPr>
              <w:t xml:space="preserve"> </w:t>
            </w:r>
            <w:r w:rsidR="00566BC9">
              <w:rPr>
                <w:rFonts w:ascii="Arial" w:hAnsi="Arial"/>
              </w:rPr>
              <w:t>(excel</w:t>
            </w:r>
            <w:r w:rsidR="00BD2417">
              <w:rPr>
                <w:rFonts w:ascii="Arial" w:hAnsi="Arial"/>
              </w:rPr>
              <w:t>, standaardlijst IBE)</w:t>
            </w:r>
            <w:r>
              <w:rPr>
                <w:rFonts w:ascii="Arial" w:hAnsi="Arial"/>
              </w:rPr>
              <w:tab/>
            </w:r>
            <w:r w:rsidRPr="00DE359E">
              <w:rPr>
                <w:rFonts w:ascii="Arial" w:hAnsi="Arial"/>
              </w:rPr>
              <w:t xml:space="preserve"> </w:t>
            </w:r>
          </w:p>
        </w:tc>
        <w:tc>
          <w:tcPr>
            <w:tcW w:w="300" w:type="dxa"/>
            <w:gridSpan w:val="2"/>
            <w:vAlign w:val="center"/>
          </w:tcPr>
          <w:p w14:paraId="117EF978" w14:textId="77777777" w:rsidR="00CC38EC" w:rsidRPr="00DE359E" w:rsidRDefault="00CC38EC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4F3537A0" w14:textId="77777777" w:rsidR="00CC38EC" w:rsidRPr="00DE359E" w:rsidRDefault="00CC38EC" w:rsidP="005D2A84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</w:tcPr>
          <w:p w14:paraId="47A3D675" w14:textId="77777777" w:rsidR="00CC38EC" w:rsidRPr="00DE359E" w:rsidRDefault="00CC38EC" w:rsidP="005D2A84">
            <w:pPr>
              <w:rPr>
                <w:rFonts w:ascii="Arial" w:hAnsi="Arial"/>
              </w:rPr>
            </w:pPr>
          </w:p>
        </w:tc>
      </w:tr>
      <w:tr w:rsidR="00CC38EC" w:rsidRPr="00DE359E" w14:paraId="34B54E04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5608C4DF" w14:textId="77777777" w:rsidR="00CC38EC" w:rsidRPr="0071599E" w:rsidRDefault="00CC38EC" w:rsidP="00D247CA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297592C7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1E8CA81F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</w:tcPr>
          <w:p w14:paraId="151A8036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763C4B92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2A7EC459" w14:textId="77777777" w:rsidR="00CC38EC" w:rsidRPr="0071599E" w:rsidRDefault="00CC38EC" w:rsidP="00EA2904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 w:rsidRPr="0071599E">
              <w:rPr>
                <w:rFonts w:ascii="Arial" w:hAnsi="Arial"/>
                <w:b/>
              </w:rPr>
              <w:t>Installaties</w:t>
            </w:r>
            <w:r w:rsidR="00E3766F"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300" w:type="dxa"/>
            <w:gridSpan w:val="2"/>
            <w:vAlign w:val="center"/>
          </w:tcPr>
          <w:p w14:paraId="5C3F5C74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05CAAAFB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</w:tcPr>
          <w:p w14:paraId="4B0E14AF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4BCEC716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022C239E" w14:textId="2E5385A4" w:rsidR="00CC38EC" w:rsidRPr="00D25395" w:rsidRDefault="00D60629" w:rsidP="009A33E3">
            <w:pPr>
              <w:pStyle w:val="Lijstalinea"/>
              <w:numPr>
                <w:ilvl w:val="0"/>
                <w:numId w:val="13"/>
              </w:numPr>
              <w:tabs>
                <w:tab w:val="clear" w:pos="754"/>
                <w:tab w:val="num" w:pos="318"/>
                <w:tab w:val="left" w:pos="6804"/>
              </w:tabs>
              <w:ind w:hanging="636"/>
              <w:rPr>
                <w:rFonts w:ascii="Arial" w:hAnsi="Arial"/>
              </w:rPr>
            </w:pPr>
            <w:r>
              <w:rPr>
                <w:rFonts w:ascii="Arial" w:hAnsi="Arial"/>
              </w:rPr>
              <w:t>Checklist installatie kasten (ingevuld)</w:t>
            </w:r>
          </w:p>
        </w:tc>
        <w:tc>
          <w:tcPr>
            <w:tcW w:w="300" w:type="dxa"/>
            <w:gridSpan w:val="2"/>
            <w:vAlign w:val="center"/>
          </w:tcPr>
          <w:p w14:paraId="725F165F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44EA40A3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</w:tcPr>
          <w:p w14:paraId="69BE7D03" w14:textId="77777777" w:rsidR="00CC38EC" w:rsidRPr="00DE359E" w:rsidRDefault="00CC38EC" w:rsidP="009804AB">
            <w:pPr>
              <w:rPr>
                <w:rFonts w:ascii="Arial" w:hAnsi="Arial"/>
              </w:rPr>
            </w:pPr>
          </w:p>
        </w:tc>
      </w:tr>
      <w:tr w:rsidR="00CC38EC" w:rsidRPr="00DE359E" w14:paraId="3295E3CA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56B87F84" w14:textId="5424BD97" w:rsidR="00CC38EC" w:rsidRPr="003646C2" w:rsidRDefault="00D60629" w:rsidP="009A33E3">
            <w:pPr>
              <w:pStyle w:val="Lijstalinea"/>
              <w:numPr>
                <w:ilvl w:val="0"/>
                <w:numId w:val="13"/>
              </w:numPr>
              <w:tabs>
                <w:tab w:val="clear" w:pos="754"/>
                <w:tab w:val="num" w:pos="318"/>
              </w:tabs>
              <w:autoSpaceDE w:val="0"/>
              <w:autoSpaceDN w:val="0"/>
              <w:adjustRightInd w:val="0"/>
              <w:ind w:left="318" w:hanging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Kabeltekening van liggen kabels vanaf de betreffende installatie naar elders. </w:t>
            </w:r>
          </w:p>
        </w:tc>
        <w:tc>
          <w:tcPr>
            <w:tcW w:w="300" w:type="dxa"/>
            <w:gridSpan w:val="2"/>
            <w:vAlign w:val="center"/>
          </w:tcPr>
          <w:p w14:paraId="7F00D3B3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5DC677AE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  <w:vAlign w:val="center"/>
          </w:tcPr>
          <w:p w14:paraId="21EA3F94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</w:tr>
      <w:tr w:rsidR="00CC38EC" w:rsidRPr="00D60629" w14:paraId="5E703203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3B5079C0" w14:textId="6DF87BCD" w:rsidR="00CC38EC" w:rsidRPr="00022CDB" w:rsidRDefault="00D60629" w:rsidP="009A33E3">
            <w:pPr>
              <w:pStyle w:val="Lijstalinea"/>
              <w:numPr>
                <w:ilvl w:val="0"/>
                <w:numId w:val="11"/>
              </w:numPr>
              <w:tabs>
                <w:tab w:val="num" w:pos="318"/>
                <w:tab w:val="left" w:pos="6804"/>
              </w:tabs>
              <w:ind w:hanging="636"/>
              <w:rPr>
                <w:rFonts w:ascii="Arial" w:hAnsi="Arial"/>
              </w:rPr>
            </w:pPr>
            <w:r w:rsidRPr="00D60629">
              <w:rPr>
                <w:rFonts w:ascii="Arial" w:hAnsi="Arial"/>
              </w:rPr>
              <w:t>Documentatiemap</w:t>
            </w:r>
          </w:p>
        </w:tc>
        <w:tc>
          <w:tcPr>
            <w:tcW w:w="300" w:type="dxa"/>
            <w:gridSpan w:val="2"/>
            <w:vAlign w:val="center"/>
          </w:tcPr>
          <w:p w14:paraId="195B8B86" w14:textId="77777777" w:rsidR="00CC38EC" w:rsidRPr="00D60629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6804662C" w14:textId="77777777" w:rsidR="00CC38EC" w:rsidRPr="00D60629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  <w:vAlign w:val="center"/>
          </w:tcPr>
          <w:p w14:paraId="0BD0A5AA" w14:textId="77777777" w:rsidR="00CC38EC" w:rsidRPr="00D60629" w:rsidRDefault="00CC38EC" w:rsidP="009804AB">
            <w:pPr>
              <w:jc w:val="center"/>
              <w:rPr>
                <w:rFonts w:ascii="Arial" w:hAnsi="Arial"/>
              </w:rPr>
            </w:pPr>
          </w:p>
        </w:tc>
      </w:tr>
      <w:tr w:rsidR="00CC38EC" w:rsidRPr="00DE359E" w14:paraId="139901DB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  <w:tcBorders>
              <w:bottom w:val="single" w:sz="4" w:space="0" w:color="auto"/>
            </w:tcBorders>
          </w:tcPr>
          <w:p w14:paraId="113B9354" w14:textId="70B24F19" w:rsidR="00CC38EC" w:rsidRPr="003646C2" w:rsidRDefault="00D60629" w:rsidP="009A33E3">
            <w:pPr>
              <w:pStyle w:val="Lijstalinea"/>
              <w:numPr>
                <w:ilvl w:val="0"/>
                <w:numId w:val="11"/>
              </w:numPr>
              <w:tabs>
                <w:tab w:val="num" w:pos="318"/>
              </w:tabs>
              <w:autoSpaceDE w:val="0"/>
              <w:autoSpaceDN w:val="0"/>
              <w:adjustRightInd w:val="0"/>
              <w:ind w:hanging="636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Kasttekening en installatieschema’s</w:t>
            </w:r>
          </w:p>
        </w:tc>
        <w:tc>
          <w:tcPr>
            <w:tcW w:w="300" w:type="dxa"/>
            <w:gridSpan w:val="2"/>
            <w:tcBorders>
              <w:bottom w:val="single" w:sz="4" w:space="0" w:color="auto"/>
            </w:tcBorders>
            <w:vAlign w:val="center"/>
          </w:tcPr>
          <w:p w14:paraId="358FC91F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tcBorders>
              <w:bottom w:val="single" w:sz="4" w:space="0" w:color="auto"/>
            </w:tcBorders>
            <w:vAlign w:val="center"/>
          </w:tcPr>
          <w:p w14:paraId="6823684D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  <w:vAlign w:val="center"/>
          </w:tcPr>
          <w:p w14:paraId="31653B19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</w:tr>
      <w:tr w:rsidR="00D60629" w:rsidRPr="00DE359E" w14:paraId="49E66F11" w14:textId="77777777" w:rsidTr="00EA2904">
        <w:trPr>
          <w:gridBefore w:val="1"/>
          <w:wBefore w:w="18" w:type="dxa"/>
        </w:trPr>
        <w:tc>
          <w:tcPr>
            <w:tcW w:w="7026" w:type="dxa"/>
            <w:gridSpan w:val="2"/>
            <w:tcBorders>
              <w:bottom w:val="single" w:sz="4" w:space="0" w:color="auto"/>
            </w:tcBorders>
          </w:tcPr>
          <w:p w14:paraId="6FE8E4E1" w14:textId="77777777" w:rsidR="00D60629" w:rsidRDefault="00D60629" w:rsidP="009A33E3">
            <w:pPr>
              <w:pStyle w:val="Lijstalinea"/>
              <w:numPr>
                <w:ilvl w:val="0"/>
                <w:numId w:val="11"/>
              </w:numPr>
              <w:tabs>
                <w:tab w:val="num" w:pos="318"/>
              </w:tabs>
              <w:autoSpaceDE w:val="0"/>
              <w:autoSpaceDN w:val="0"/>
              <w:adjustRightInd w:val="0"/>
              <w:ind w:hanging="636"/>
              <w:rPr>
                <w:rFonts w:ascii="Arial" w:hAnsi="Arial"/>
              </w:rPr>
            </w:pPr>
            <w:r>
              <w:rPr>
                <w:rFonts w:ascii="Arial" w:hAnsi="Arial"/>
              </w:rPr>
              <w:t>NEN 1010 rapportage</w:t>
            </w:r>
          </w:p>
        </w:tc>
        <w:tc>
          <w:tcPr>
            <w:tcW w:w="300" w:type="dxa"/>
            <w:gridSpan w:val="2"/>
            <w:tcBorders>
              <w:bottom w:val="single" w:sz="4" w:space="0" w:color="auto"/>
            </w:tcBorders>
            <w:vAlign w:val="center"/>
          </w:tcPr>
          <w:p w14:paraId="54A18007" w14:textId="77777777" w:rsidR="00D60629" w:rsidRPr="00DE359E" w:rsidRDefault="00D6062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tcBorders>
              <w:bottom w:val="single" w:sz="4" w:space="0" w:color="auto"/>
            </w:tcBorders>
            <w:vAlign w:val="center"/>
          </w:tcPr>
          <w:p w14:paraId="52B962C9" w14:textId="77777777" w:rsidR="00D60629" w:rsidRPr="00DE359E" w:rsidRDefault="00D6062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  <w:vAlign w:val="center"/>
          </w:tcPr>
          <w:p w14:paraId="2D0F957C" w14:textId="77777777" w:rsidR="00D60629" w:rsidRPr="00DE359E" w:rsidRDefault="00D60629" w:rsidP="009804AB">
            <w:pPr>
              <w:jc w:val="center"/>
              <w:rPr>
                <w:rFonts w:ascii="Arial" w:hAnsi="Arial"/>
              </w:rPr>
            </w:pPr>
          </w:p>
        </w:tc>
      </w:tr>
      <w:tr w:rsidR="00D60629" w:rsidRPr="00DE359E" w14:paraId="29CD6536" w14:textId="77777777" w:rsidTr="00EA2904">
        <w:trPr>
          <w:gridBefore w:val="1"/>
          <w:wBefore w:w="18" w:type="dxa"/>
        </w:trPr>
        <w:tc>
          <w:tcPr>
            <w:tcW w:w="7026" w:type="dxa"/>
            <w:gridSpan w:val="2"/>
            <w:tcBorders>
              <w:bottom w:val="single" w:sz="4" w:space="0" w:color="auto"/>
            </w:tcBorders>
          </w:tcPr>
          <w:p w14:paraId="283FC1C8" w14:textId="77777777" w:rsidR="00D60629" w:rsidRDefault="00D60629" w:rsidP="009A33E3">
            <w:pPr>
              <w:pStyle w:val="Lijstalinea"/>
              <w:numPr>
                <w:ilvl w:val="0"/>
                <w:numId w:val="11"/>
              </w:numPr>
              <w:tabs>
                <w:tab w:val="num" w:pos="318"/>
              </w:tabs>
              <w:autoSpaceDE w:val="0"/>
              <w:autoSpaceDN w:val="0"/>
              <w:adjustRightInd w:val="0"/>
              <w:ind w:hanging="636"/>
              <w:rPr>
                <w:rFonts w:ascii="Arial" w:hAnsi="Arial"/>
              </w:rPr>
            </w:pPr>
            <w:r>
              <w:rPr>
                <w:rFonts w:ascii="Arial" w:hAnsi="Arial"/>
              </w:rPr>
              <w:t>Aardingsrapportage</w:t>
            </w:r>
          </w:p>
        </w:tc>
        <w:tc>
          <w:tcPr>
            <w:tcW w:w="300" w:type="dxa"/>
            <w:gridSpan w:val="2"/>
            <w:tcBorders>
              <w:bottom w:val="single" w:sz="4" w:space="0" w:color="auto"/>
            </w:tcBorders>
            <w:vAlign w:val="center"/>
          </w:tcPr>
          <w:p w14:paraId="30F9F0FF" w14:textId="77777777" w:rsidR="00D60629" w:rsidRPr="00DE359E" w:rsidRDefault="00D6062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tcBorders>
              <w:bottom w:val="single" w:sz="4" w:space="0" w:color="auto"/>
            </w:tcBorders>
            <w:vAlign w:val="center"/>
          </w:tcPr>
          <w:p w14:paraId="7F9F2A38" w14:textId="77777777" w:rsidR="00D60629" w:rsidRPr="00DE359E" w:rsidRDefault="00D6062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  <w:vAlign w:val="center"/>
          </w:tcPr>
          <w:p w14:paraId="1823A068" w14:textId="77777777" w:rsidR="00D60629" w:rsidRPr="00DE359E" w:rsidRDefault="00D60629" w:rsidP="009804AB">
            <w:pPr>
              <w:jc w:val="center"/>
              <w:rPr>
                <w:rFonts w:ascii="Arial" w:hAnsi="Arial"/>
              </w:rPr>
            </w:pPr>
          </w:p>
        </w:tc>
      </w:tr>
      <w:tr w:rsidR="00D60629" w:rsidRPr="00DE359E" w14:paraId="711CC228" w14:textId="77777777" w:rsidTr="00EA2904">
        <w:trPr>
          <w:gridBefore w:val="1"/>
          <w:wBefore w:w="18" w:type="dxa"/>
        </w:trPr>
        <w:tc>
          <w:tcPr>
            <w:tcW w:w="7026" w:type="dxa"/>
            <w:gridSpan w:val="2"/>
            <w:tcBorders>
              <w:bottom w:val="single" w:sz="4" w:space="0" w:color="auto"/>
            </w:tcBorders>
          </w:tcPr>
          <w:p w14:paraId="47B0A1A2" w14:textId="77777777" w:rsidR="00D60629" w:rsidRDefault="00D60629" w:rsidP="009A33E3">
            <w:pPr>
              <w:pStyle w:val="Lijstalinea"/>
              <w:numPr>
                <w:ilvl w:val="0"/>
                <w:numId w:val="11"/>
              </w:numPr>
              <w:tabs>
                <w:tab w:val="num" w:pos="318"/>
              </w:tabs>
              <w:autoSpaceDE w:val="0"/>
              <w:autoSpaceDN w:val="0"/>
              <w:adjustRightInd w:val="0"/>
              <w:ind w:hanging="636"/>
              <w:rPr>
                <w:rFonts w:ascii="Arial" w:hAnsi="Arial"/>
              </w:rPr>
            </w:pPr>
            <w:r>
              <w:rPr>
                <w:rFonts w:ascii="Arial" w:hAnsi="Arial"/>
              </w:rPr>
              <w:t>Logkaart</w:t>
            </w:r>
          </w:p>
        </w:tc>
        <w:tc>
          <w:tcPr>
            <w:tcW w:w="300" w:type="dxa"/>
            <w:gridSpan w:val="2"/>
            <w:tcBorders>
              <w:bottom w:val="single" w:sz="4" w:space="0" w:color="auto"/>
            </w:tcBorders>
            <w:vAlign w:val="center"/>
          </w:tcPr>
          <w:p w14:paraId="5E359599" w14:textId="77777777" w:rsidR="00D60629" w:rsidRPr="00DE359E" w:rsidRDefault="00D6062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tcBorders>
              <w:bottom w:val="single" w:sz="4" w:space="0" w:color="auto"/>
            </w:tcBorders>
            <w:vAlign w:val="center"/>
          </w:tcPr>
          <w:p w14:paraId="48B8EEF1" w14:textId="77777777" w:rsidR="00D60629" w:rsidRPr="00DE359E" w:rsidRDefault="00D60629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  <w:vAlign w:val="center"/>
          </w:tcPr>
          <w:p w14:paraId="79B35DA7" w14:textId="77777777" w:rsidR="00D60629" w:rsidRPr="00DE359E" w:rsidRDefault="00D60629" w:rsidP="009804AB">
            <w:pPr>
              <w:jc w:val="center"/>
              <w:rPr>
                <w:rFonts w:ascii="Arial" w:hAnsi="Arial"/>
              </w:rPr>
            </w:pPr>
          </w:p>
        </w:tc>
      </w:tr>
      <w:tr w:rsidR="00CC38EC" w:rsidRPr="00DE359E" w14:paraId="56BB10D1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77516759" w14:textId="77777777" w:rsidR="00CC38EC" w:rsidRPr="00D247CA" w:rsidRDefault="00CC38EC" w:rsidP="00D247CA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08F6B40D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7B660DCB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  <w:vAlign w:val="center"/>
          </w:tcPr>
          <w:p w14:paraId="152C11FF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</w:tr>
      <w:tr w:rsidR="00CC38EC" w:rsidRPr="00DE359E" w14:paraId="5EB1B2B6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61811012" w14:textId="77777777" w:rsidR="00CC38EC" w:rsidRPr="00D247CA" w:rsidRDefault="00CC38EC" w:rsidP="00B874D8">
            <w:pPr>
              <w:tabs>
                <w:tab w:val="left" w:pos="6804"/>
              </w:tabs>
              <w:rPr>
                <w:rFonts w:ascii="Arial" w:hAnsi="Arial"/>
                <w:b/>
              </w:rPr>
            </w:pPr>
            <w:r w:rsidRPr="00D247CA">
              <w:rPr>
                <w:rFonts w:ascii="Arial" w:hAnsi="Arial"/>
                <w:b/>
              </w:rPr>
              <w:t>Geo</w:t>
            </w:r>
            <w:r>
              <w:rPr>
                <w:rFonts w:ascii="Arial" w:hAnsi="Arial"/>
                <w:b/>
              </w:rPr>
              <w:t>-i</w:t>
            </w:r>
            <w:r w:rsidRPr="00D247CA">
              <w:rPr>
                <w:rFonts w:ascii="Arial" w:hAnsi="Arial"/>
                <w:b/>
              </w:rPr>
              <w:t>nformatie</w:t>
            </w:r>
          </w:p>
        </w:tc>
        <w:tc>
          <w:tcPr>
            <w:tcW w:w="300" w:type="dxa"/>
            <w:gridSpan w:val="2"/>
            <w:vAlign w:val="center"/>
          </w:tcPr>
          <w:p w14:paraId="2F525CD4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05C00623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  <w:vAlign w:val="center"/>
          </w:tcPr>
          <w:p w14:paraId="32B82D61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</w:tr>
      <w:tr w:rsidR="00CC38EC" w:rsidRPr="00DE359E" w14:paraId="1DAF1838" w14:textId="77777777" w:rsidTr="00022CDB">
        <w:trPr>
          <w:gridBefore w:val="1"/>
          <w:wBefore w:w="18" w:type="dxa"/>
        </w:trPr>
        <w:tc>
          <w:tcPr>
            <w:tcW w:w="7026" w:type="dxa"/>
            <w:gridSpan w:val="2"/>
          </w:tcPr>
          <w:p w14:paraId="6221CD1A" w14:textId="03915404" w:rsidR="00CC38EC" w:rsidRPr="00DE359E" w:rsidRDefault="00FD1303" w:rsidP="00FD1303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6804"/>
              </w:tabs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Revisietekening voor input </w:t>
            </w:r>
            <w:r w:rsidR="00CC38EC">
              <w:rPr>
                <w:rFonts w:ascii="Arial" w:hAnsi="Arial"/>
              </w:rPr>
              <w:t>BGT conform eisen gemeente Ede</w:t>
            </w:r>
            <w:r w:rsidR="00566BC9">
              <w:rPr>
                <w:rFonts w:ascii="Arial" w:hAnsi="Arial"/>
              </w:rPr>
              <w:t xml:space="preserve"> met kloppende geometrie en materialisatie. </w:t>
            </w:r>
          </w:p>
        </w:tc>
        <w:tc>
          <w:tcPr>
            <w:tcW w:w="300" w:type="dxa"/>
            <w:gridSpan w:val="2"/>
            <w:vAlign w:val="center"/>
          </w:tcPr>
          <w:p w14:paraId="45C6483E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62CE5EA5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8" w:type="dxa"/>
            <w:vAlign w:val="center"/>
          </w:tcPr>
          <w:p w14:paraId="2211BDE7" w14:textId="77777777" w:rsidR="00CC38EC" w:rsidRPr="00DE359E" w:rsidRDefault="00CC38EC" w:rsidP="009804AB">
            <w:pPr>
              <w:jc w:val="center"/>
              <w:rPr>
                <w:rFonts w:ascii="Arial" w:hAnsi="Arial"/>
              </w:rPr>
            </w:pPr>
          </w:p>
        </w:tc>
      </w:tr>
    </w:tbl>
    <w:p w14:paraId="5C1AB846" w14:textId="77777777" w:rsidR="00B874D8" w:rsidRDefault="00B874D8">
      <w:pPr>
        <w:rPr>
          <w:rFonts w:ascii="Arial" w:hAnsi="Arial"/>
          <w:sz w:val="22"/>
          <w:szCs w:val="22"/>
        </w:rPr>
      </w:pPr>
    </w:p>
    <w:p w14:paraId="081C3305" w14:textId="77777777" w:rsidR="00A725D8" w:rsidRPr="00E821DD" w:rsidRDefault="00A725D8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</w:t>
      </w:r>
      <w:r w:rsidRPr="00E821DD">
        <w:rPr>
          <w:rFonts w:ascii="Arial" w:hAnsi="Arial"/>
          <w:sz w:val="22"/>
          <w:szCs w:val="22"/>
        </w:rPr>
        <w:t>ndertekening</w:t>
      </w:r>
      <w:r>
        <w:rPr>
          <w:rFonts w:ascii="Arial" w:hAnsi="Arial"/>
          <w:sz w:val="22"/>
          <w:szCs w:val="22"/>
        </w:rPr>
        <w:t xml:space="preserve"> overdrachtsdossier voor akkoord: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260"/>
        <w:gridCol w:w="3431"/>
        <w:tblGridChange w:id="1">
          <w:tblGrid>
            <w:gridCol w:w="3369"/>
            <w:gridCol w:w="3260"/>
            <w:gridCol w:w="3431"/>
          </w:tblGrid>
        </w:tblGridChange>
      </w:tblGrid>
      <w:tr w:rsidR="00022CDB" w:rsidRPr="00DE359E" w14:paraId="64E5B97A" w14:textId="77777777" w:rsidTr="00022CDB">
        <w:trPr>
          <w:trHeight w:val="522"/>
        </w:trPr>
        <w:tc>
          <w:tcPr>
            <w:tcW w:w="3369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3CDDF546" w14:textId="77777777" w:rsidR="00A725D8" w:rsidRPr="000448A8" w:rsidRDefault="00F82BA3" w:rsidP="00F82BA3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IB</w:t>
            </w:r>
          </w:p>
        </w:tc>
        <w:tc>
          <w:tcPr>
            <w:tcW w:w="3260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2A174996" w14:textId="77777777" w:rsidR="00A725D8" w:rsidRPr="000448A8" w:rsidRDefault="00A725D8" w:rsidP="00B24104">
            <w:pPr>
              <w:rPr>
                <w:rFonts w:ascii="Arial" w:hAnsi="Arial"/>
                <w:b/>
                <w:sz w:val="24"/>
                <w:szCs w:val="24"/>
              </w:rPr>
            </w:pPr>
            <w:r w:rsidRPr="000448A8">
              <w:rPr>
                <w:rFonts w:ascii="Arial" w:hAnsi="Arial"/>
                <w:b/>
                <w:sz w:val="24"/>
                <w:szCs w:val="24"/>
              </w:rPr>
              <w:t xml:space="preserve">Opdrachtgever </w:t>
            </w:r>
          </w:p>
        </w:tc>
        <w:tc>
          <w:tcPr>
            <w:tcW w:w="3431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14:paraId="5A6EBA16" w14:textId="77777777" w:rsidR="00A725D8" w:rsidRPr="00174191" w:rsidRDefault="00C217DD" w:rsidP="00193BA7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Programmering</w:t>
            </w:r>
          </w:p>
        </w:tc>
      </w:tr>
      <w:tr w:rsidR="00A725D8" w:rsidRPr="00DE359E" w14:paraId="5BC898DC" w14:textId="77777777" w:rsidTr="00022CDB">
        <w:tc>
          <w:tcPr>
            <w:tcW w:w="3369" w:type="dxa"/>
            <w:tcBorders>
              <w:top w:val="single" w:sz="12" w:space="0" w:color="auto"/>
              <w:bottom w:val="nil"/>
            </w:tcBorders>
          </w:tcPr>
          <w:p w14:paraId="5C097534" w14:textId="77777777" w:rsidR="00A725D8" w:rsidRPr="00DE359E" w:rsidRDefault="00A725D8" w:rsidP="00F82BA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Project</w:t>
            </w:r>
            <w:r w:rsidR="00F82BA3">
              <w:rPr>
                <w:rFonts w:ascii="Arial" w:hAnsi="Arial"/>
              </w:rPr>
              <w:t>leider</w:t>
            </w:r>
            <w:r>
              <w:rPr>
                <w:rFonts w:ascii="Arial" w:hAnsi="Arial"/>
              </w:rPr>
              <w:t xml:space="preserve"> </w:t>
            </w:r>
            <w:r w:rsidR="00F82BA3">
              <w:rPr>
                <w:rFonts w:ascii="Arial" w:hAnsi="Arial"/>
              </w:rPr>
              <w:t>IB</w:t>
            </w:r>
            <w:r w:rsidR="00ED141D">
              <w:rPr>
                <w:rFonts w:ascii="Arial" w:hAnsi="Arial"/>
              </w:rPr>
              <w:t>E</w:t>
            </w:r>
          </w:p>
        </w:tc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14:paraId="71E23DB4" w14:textId="77777777" w:rsidR="00A725D8" w:rsidRPr="00DE359E" w:rsidRDefault="00A725D8" w:rsidP="00B2410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Projectleider RP</w:t>
            </w:r>
          </w:p>
        </w:tc>
        <w:tc>
          <w:tcPr>
            <w:tcW w:w="3431" w:type="dxa"/>
            <w:tcBorders>
              <w:top w:val="single" w:sz="12" w:space="0" w:color="auto"/>
              <w:bottom w:val="nil"/>
            </w:tcBorders>
          </w:tcPr>
          <w:p w14:paraId="0F661F39" w14:textId="77777777" w:rsidR="00A725D8" w:rsidRPr="00174191" w:rsidRDefault="00C217DD" w:rsidP="00F82BA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Adviseur BOR</w:t>
            </w:r>
          </w:p>
        </w:tc>
      </w:tr>
      <w:tr w:rsidR="00A725D8" w:rsidRPr="00DE359E" w14:paraId="04C9C20F" w14:textId="77777777" w:rsidTr="00022CDB">
        <w:trPr>
          <w:trHeight w:val="831"/>
        </w:trPr>
        <w:tc>
          <w:tcPr>
            <w:tcW w:w="3369" w:type="dxa"/>
            <w:tcBorders>
              <w:top w:val="nil"/>
            </w:tcBorders>
          </w:tcPr>
          <w:p w14:paraId="399D10E1" w14:textId="77777777" w:rsidR="00A725D8" w:rsidRDefault="00A725D8" w:rsidP="002A5122">
            <w:pPr>
              <w:rPr>
                <w:rFonts w:ascii="Arial" w:hAnsi="Arial"/>
              </w:rPr>
            </w:pPr>
          </w:p>
          <w:p w14:paraId="599D6339" w14:textId="77777777" w:rsidR="00A725D8" w:rsidRDefault="00A725D8" w:rsidP="002A5122">
            <w:pPr>
              <w:rPr>
                <w:rFonts w:ascii="Arial" w:hAnsi="Arial"/>
              </w:rPr>
            </w:pPr>
          </w:p>
          <w:p w14:paraId="05F47999" w14:textId="77777777" w:rsidR="00A725D8" w:rsidRDefault="00A725D8" w:rsidP="002A5122">
            <w:pPr>
              <w:rPr>
                <w:rFonts w:ascii="Arial" w:hAnsi="Arial"/>
              </w:rPr>
            </w:pPr>
          </w:p>
          <w:p w14:paraId="0EE987AD" w14:textId="77777777" w:rsidR="00A725D8" w:rsidRDefault="00A725D8" w:rsidP="002A5122">
            <w:pPr>
              <w:rPr>
                <w:rFonts w:ascii="Arial" w:hAnsi="Arial"/>
              </w:rPr>
            </w:pPr>
          </w:p>
          <w:p w14:paraId="3006A7F4" w14:textId="77777777" w:rsidR="00A725D8" w:rsidRPr="00DE359E" w:rsidRDefault="00A725D8" w:rsidP="002A5122">
            <w:pPr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14:paraId="0A6606A6" w14:textId="77777777" w:rsidR="00A725D8" w:rsidRDefault="00A725D8" w:rsidP="002A5122">
            <w:pPr>
              <w:rPr>
                <w:rFonts w:ascii="Arial" w:hAnsi="Arial"/>
              </w:rPr>
            </w:pPr>
          </w:p>
          <w:p w14:paraId="0719BAF7" w14:textId="77777777" w:rsidR="00A725D8" w:rsidRPr="00DE359E" w:rsidRDefault="00A725D8" w:rsidP="002A5122">
            <w:pPr>
              <w:rPr>
                <w:rFonts w:ascii="Arial" w:hAnsi="Arial"/>
              </w:rPr>
            </w:pPr>
          </w:p>
        </w:tc>
        <w:tc>
          <w:tcPr>
            <w:tcW w:w="3431" w:type="dxa"/>
            <w:tcBorders>
              <w:top w:val="nil"/>
            </w:tcBorders>
          </w:tcPr>
          <w:p w14:paraId="0126531A" w14:textId="77777777" w:rsidR="00A725D8" w:rsidRDefault="00A725D8" w:rsidP="002A5122">
            <w:pPr>
              <w:rPr>
                <w:rFonts w:ascii="Arial" w:hAnsi="Arial"/>
              </w:rPr>
            </w:pPr>
          </w:p>
          <w:p w14:paraId="364EB6DB" w14:textId="77777777" w:rsidR="00A725D8" w:rsidRPr="00DE359E" w:rsidRDefault="00A725D8" w:rsidP="002A5122">
            <w:pPr>
              <w:rPr>
                <w:rFonts w:ascii="Arial" w:hAnsi="Arial"/>
              </w:rPr>
            </w:pPr>
          </w:p>
        </w:tc>
      </w:tr>
    </w:tbl>
    <w:p w14:paraId="4B2677DD" w14:textId="77777777" w:rsidR="00A725D8" w:rsidRDefault="00A725D8">
      <w:pPr>
        <w:rPr>
          <w:rFonts w:ascii="Arial" w:hAnsi="Arial"/>
        </w:rPr>
      </w:pPr>
    </w:p>
    <w:p w14:paraId="54309D10" w14:textId="55D4B3B8" w:rsidR="0092192D" w:rsidRPr="00F97BBB" w:rsidRDefault="0092192D" w:rsidP="0092192D">
      <w:pPr>
        <w:rPr>
          <w:rFonts w:ascii="Arial" w:hAnsi="Arial"/>
        </w:rPr>
      </w:pPr>
      <w:r w:rsidRPr="00F97BBB">
        <w:rPr>
          <w:rFonts w:ascii="Arial" w:hAnsi="Arial"/>
        </w:rPr>
        <w:t>Vaste mappenstructuur opleverdossier (indien van toepassing: Opleveringen</w:t>
      </w:r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Algemeen</w:t>
      </w:r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Civiele kunstwerken</w:t>
      </w:r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Wegen en verkeer</w:t>
      </w:r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Waterhuishouding</w:t>
      </w:r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Rioleringen</w:t>
      </w:r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Groen</w:t>
      </w:r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Speelvoorzieningen</w:t>
      </w:r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Openbare verlichting</w:t>
      </w:r>
      <w:bookmarkStart w:id="2" w:name="_GoBack"/>
      <w:bookmarkEnd w:id="2"/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Installaties</w:t>
      </w:r>
      <w:r>
        <w:rPr>
          <w:rFonts w:ascii="Arial" w:hAnsi="Arial"/>
        </w:rPr>
        <w:t xml:space="preserve">, </w:t>
      </w:r>
      <w:r w:rsidRPr="00F97BBB">
        <w:rPr>
          <w:rFonts w:ascii="Arial" w:hAnsi="Arial"/>
        </w:rPr>
        <w:t>Geo-informatie</w:t>
      </w:r>
      <w:r>
        <w:rPr>
          <w:rFonts w:ascii="Arial" w:hAnsi="Arial"/>
        </w:rPr>
        <w:t xml:space="preserve">. </w:t>
      </w:r>
    </w:p>
    <w:p w14:paraId="1DD13EE4" w14:textId="77777777" w:rsidR="003C0327" w:rsidRDefault="003C0327">
      <w:pPr>
        <w:rPr>
          <w:rFonts w:ascii="Arial" w:hAnsi="Arial"/>
        </w:rPr>
      </w:pPr>
    </w:p>
    <w:p w14:paraId="7F666FFD" w14:textId="77777777" w:rsidR="00A725D8" w:rsidRPr="00022CDB" w:rsidRDefault="00A725D8" w:rsidP="00022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</w:rPr>
      </w:pPr>
      <w:r w:rsidRPr="00022CDB">
        <w:rPr>
          <w:rFonts w:ascii="Arial" w:hAnsi="Arial"/>
          <w:sz w:val="16"/>
        </w:rPr>
        <w:t xml:space="preserve">De volgende belanghebbenden ontvangen </w:t>
      </w:r>
      <w:r w:rsidR="003C0327" w:rsidRPr="003C0327">
        <w:rPr>
          <w:rFonts w:ascii="Arial" w:hAnsi="Arial"/>
          <w:sz w:val="16"/>
          <w:szCs w:val="16"/>
        </w:rPr>
        <w:t xml:space="preserve">in ieder geval </w:t>
      </w:r>
      <w:r w:rsidRPr="00022CDB">
        <w:rPr>
          <w:rFonts w:ascii="Arial" w:hAnsi="Arial"/>
          <w:sz w:val="16"/>
        </w:rPr>
        <w:t>een kopie van het getekend overdrachtsdocument;</w:t>
      </w:r>
    </w:p>
    <w:p w14:paraId="17E341D6" w14:textId="77777777" w:rsidR="003C0327" w:rsidRPr="00022CDB" w:rsidRDefault="003C0327" w:rsidP="00022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</w:rPr>
      </w:pPr>
      <w:r w:rsidRPr="003C0327">
        <w:rPr>
          <w:rFonts w:ascii="Arial" w:hAnsi="Arial"/>
          <w:sz w:val="16"/>
          <w:szCs w:val="16"/>
        </w:rPr>
        <w:t>•</w:t>
      </w:r>
      <w:r w:rsidRPr="003C0327">
        <w:rPr>
          <w:rFonts w:ascii="Arial" w:hAnsi="Arial"/>
          <w:sz w:val="16"/>
          <w:szCs w:val="16"/>
        </w:rPr>
        <w:tab/>
      </w:r>
      <w:r w:rsidRPr="00022CDB">
        <w:rPr>
          <w:rFonts w:ascii="Arial" w:hAnsi="Arial"/>
          <w:sz w:val="16"/>
        </w:rPr>
        <w:t>Archief</w:t>
      </w:r>
    </w:p>
    <w:p w14:paraId="04616B37" w14:textId="77777777" w:rsidR="003C0327" w:rsidRPr="00022CDB" w:rsidRDefault="003C0327" w:rsidP="00022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</w:rPr>
      </w:pPr>
      <w:r w:rsidRPr="003C0327">
        <w:rPr>
          <w:rFonts w:ascii="Arial" w:hAnsi="Arial"/>
          <w:sz w:val="16"/>
          <w:szCs w:val="16"/>
        </w:rPr>
        <w:t>•</w:t>
      </w:r>
      <w:r w:rsidRPr="003C0327">
        <w:rPr>
          <w:rFonts w:ascii="Arial" w:hAnsi="Arial"/>
          <w:sz w:val="16"/>
          <w:szCs w:val="16"/>
        </w:rPr>
        <w:tab/>
      </w:r>
      <w:r w:rsidRPr="00022CDB">
        <w:rPr>
          <w:rFonts w:ascii="Arial" w:hAnsi="Arial"/>
          <w:sz w:val="16"/>
        </w:rPr>
        <w:t>Projectleider RP</w:t>
      </w:r>
    </w:p>
    <w:p w14:paraId="285AC080" w14:textId="77777777" w:rsidR="003C0327" w:rsidRDefault="003C0327" w:rsidP="003C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  <w:szCs w:val="16"/>
        </w:rPr>
      </w:pPr>
      <w:r w:rsidRPr="003C0327">
        <w:rPr>
          <w:rFonts w:ascii="Arial" w:hAnsi="Arial"/>
          <w:sz w:val="16"/>
          <w:szCs w:val="16"/>
        </w:rPr>
        <w:t>•</w:t>
      </w:r>
      <w:r w:rsidRPr="003C0327">
        <w:rPr>
          <w:rFonts w:ascii="Arial" w:hAnsi="Arial"/>
          <w:sz w:val="16"/>
          <w:szCs w:val="16"/>
        </w:rPr>
        <w:tab/>
        <w:t xml:space="preserve">Projectleider </w:t>
      </w:r>
      <w:r>
        <w:rPr>
          <w:rFonts w:ascii="Arial" w:hAnsi="Arial"/>
          <w:sz w:val="16"/>
          <w:szCs w:val="16"/>
        </w:rPr>
        <w:t>IBE</w:t>
      </w:r>
    </w:p>
    <w:p w14:paraId="3C97A5B9" w14:textId="77777777" w:rsidR="003C0327" w:rsidRDefault="003C0327" w:rsidP="003C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•</w:t>
      </w:r>
      <w:r>
        <w:rPr>
          <w:rFonts w:ascii="Arial" w:hAnsi="Arial"/>
          <w:sz w:val="16"/>
          <w:szCs w:val="16"/>
        </w:rPr>
        <w:tab/>
        <w:t>Adviseur BOR</w:t>
      </w:r>
    </w:p>
    <w:p w14:paraId="20BD7F07" w14:textId="77777777" w:rsidR="003C0327" w:rsidRPr="00022CDB" w:rsidRDefault="003C0327" w:rsidP="00022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</w:rPr>
      </w:pPr>
      <w:r w:rsidRPr="003C0327">
        <w:rPr>
          <w:rFonts w:ascii="Arial" w:hAnsi="Arial"/>
          <w:sz w:val="16"/>
          <w:szCs w:val="16"/>
        </w:rPr>
        <w:t>•</w:t>
      </w:r>
      <w:r w:rsidRPr="003C0327">
        <w:rPr>
          <w:rFonts w:ascii="Arial" w:hAnsi="Arial"/>
          <w:sz w:val="16"/>
          <w:szCs w:val="16"/>
        </w:rPr>
        <w:tab/>
      </w:r>
      <w:r w:rsidRPr="00022CDB">
        <w:rPr>
          <w:rFonts w:ascii="Arial" w:hAnsi="Arial"/>
          <w:sz w:val="16"/>
        </w:rPr>
        <w:t>Afdelingshoofd Programmering</w:t>
      </w:r>
    </w:p>
    <w:p w14:paraId="20BEFAB3" w14:textId="77777777" w:rsidR="003C0327" w:rsidRPr="00022CDB" w:rsidRDefault="003C0327" w:rsidP="00022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</w:rPr>
      </w:pPr>
      <w:r w:rsidRPr="003C0327">
        <w:rPr>
          <w:rFonts w:ascii="Arial" w:hAnsi="Arial"/>
          <w:sz w:val="16"/>
          <w:szCs w:val="16"/>
        </w:rPr>
        <w:t>•</w:t>
      </w:r>
      <w:r w:rsidRPr="003C0327">
        <w:rPr>
          <w:rFonts w:ascii="Arial" w:hAnsi="Arial"/>
          <w:sz w:val="16"/>
          <w:szCs w:val="16"/>
        </w:rPr>
        <w:tab/>
      </w:r>
      <w:r w:rsidRPr="00022CDB">
        <w:rPr>
          <w:rFonts w:ascii="Arial" w:hAnsi="Arial"/>
          <w:sz w:val="16"/>
        </w:rPr>
        <w:t>Vakbeheerders III Programmering</w:t>
      </w:r>
    </w:p>
    <w:p w14:paraId="59A45F9F" w14:textId="77777777" w:rsidR="003C0327" w:rsidRPr="00022CDB" w:rsidRDefault="003C0327" w:rsidP="00022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</w:rPr>
      </w:pPr>
      <w:r w:rsidRPr="003C0327">
        <w:rPr>
          <w:rFonts w:ascii="Arial" w:hAnsi="Arial"/>
          <w:sz w:val="16"/>
          <w:szCs w:val="16"/>
        </w:rPr>
        <w:t>•</w:t>
      </w:r>
      <w:r w:rsidRPr="003C0327">
        <w:rPr>
          <w:rFonts w:ascii="Arial" w:hAnsi="Arial"/>
          <w:sz w:val="16"/>
          <w:szCs w:val="16"/>
        </w:rPr>
        <w:tab/>
      </w:r>
      <w:r w:rsidRPr="00022CDB">
        <w:rPr>
          <w:rFonts w:ascii="Arial" w:hAnsi="Arial"/>
          <w:sz w:val="16"/>
        </w:rPr>
        <w:t>Databeheerders Programmering</w:t>
      </w:r>
    </w:p>
    <w:p w14:paraId="11F53241" w14:textId="77777777" w:rsidR="003C0327" w:rsidRPr="003C0327" w:rsidRDefault="003C0327" w:rsidP="003C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  <w:szCs w:val="16"/>
        </w:rPr>
      </w:pPr>
      <w:r w:rsidRPr="003C0327">
        <w:rPr>
          <w:rFonts w:ascii="Arial" w:hAnsi="Arial"/>
          <w:sz w:val="16"/>
          <w:szCs w:val="16"/>
        </w:rPr>
        <w:t>•</w:t>
      </w:r>
      <w:r w:rsidRPr="003C0327">
        <w:rPr>
          <w:rFonts w:ascii="Arial" w:hAnsi="Arial"/>
          <w:sz w:val="16"/>
          <w:szCs w:val="16"/>
        </w:rPr>
        <w:tab/>
        <w:t>Teamleider Wijkbeheer</w:t>
      </w:r>
    </w:p>
    <w:p w14:paraId="069592C7" w14:textId="77777777" w:rsidR="00A725D8" w:rsidRPr="003C0327" w:rsidRDefault="00A725D8" w:rsidP="003C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  <w:szCs w:val="16"/>
        </w:rPr>
      </w:pPr>
    </w:p>
    <w:p w14:paraId="332C8162" w14:textId="76E85D3A" w:rsidR="00A725D8" w:rsidRPr="00022CDB" w:rsidRDefault="00A725D8" w:rsidP="00022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</w:rPr>
      </w:pPr>
      <w:r w:rsidRPr="00022CDB">
        <w:rPr>
          <w:rFonts w:ascii="Arial" w:hAnsi="Arial"/>
          <w:sz w:val="16"/>
        </w:rPr>
        <w:lastRenderedPageBreak/>
        <w:t xml:space="preserve">Overdrachtsdocument versie </w:t>
      </w:r>
      <w:r w:rsidR="00022CDB">
        <w:rPr>
          <w:rFonts w:ascii="Arial" w:hAnsi="Arial"/>
          <w:sz w:val="16"/>
          <w:szCs w:val="16"/>
        </w:rPr>
        <w:t>3</w:t>
      </w:r>
      <w:r w:rsidR="00D76FC3" w:rsidRPr="00022CDB">
        <w:rPr>
          <w:rFonts w:ascii="Arial" w:hAnsi="Arial"/>
          <w:sz w:val="16"/>
        </w:rPr>
        <w:t>.0</w:t>
      </w:r>
      <w:r w:rsidRPr="00022CDB">
        <w:rPr>
          <w:rFonts w:ascii="Arial" w:hAnsi="Arial"/>
          <w:sz w:val="16"/>
        </w:rPr>
        <w:t xml:space="preserve">  d.d</w:t>
      </w:r>
      <w:r w:rsidRPr="00022CDB">
        <w:rPr>
          <w:rFonts w:ascii="Arial" w:hAnsi="Arial"/>
          <w:sz w:val="16"/>
          <w:szCs w:val="16"/>
        </w:rPr>
        <w:t xml:space="preserve">. </w:t>
      </w:r>
      <w:r w:rsidR="0092192D" w:rsidRPr="00022CDB">
        <w:rPr>
          <w:rFonts w:ascii="Arial" w:hAnsi="Arial"/>
          <w:sz w:val="16"/>
          <w:szCs w:val="16"/>
        </w:rPr>
        <w:t>1-10-2018</w:t>
      </w:r>
      <w:r w:rsidR="0092192D">
        <w:rPr>
          <w:rFonts w:ascii="Arial" w:hAnsi="Arial"/>
          <w:sz w:val="18"/>
          <w:szCs w:val="18"/>
        </w:rPr>
        <w:t xml:space="preserve">. </w:t>
      </w:r>
    </w:p>
    <w:p w14:paraId="4D6C6311" w14:textId="77777777" w:rsidR="00A725D8" w:rsidRPr="003C0327" w:rsidRDefault="00A725D8" w:rsidP="003C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  <w:szCs w:val="16"/>
        </w:rPr>
      </w:pPr>
      <w:r w:rsidRPr="00022CDB">
        <w:rPr>
          <w:rFonts w:ascii="Arial" w:hAnsi="Arial"/>
          <w:sz w:val="16"/>
        </w:rPr>
        <w:t>Opmerkingen en/of verbeterpunten voor het overdrachtsdocument svp doorgeven aan contactpers</w:t>
      </w:r>
      <w:r w:rsidR="00C217DD" w:rsidRPr="00022CDB">
        <w:rPr>
          <w:rFonts w:ascii="Arial" w:hAnsi="Arial"/>
          <w:sz w:val="16"/>
        </w:rPr>
        <w:t>o</w:t>
      </w:r>
      <w:r w:rsidRPr="00022CDB">
        <w:rPr>
          <w:rFonts w:ascii="Arial" w:hAnsi="Arial"/>
          <w:sz w:val="16"/>
        </w:rPr>
        <w:t>on</w:t>
      </w:r>
      <w:r w:rsidRPr="003C0327">
        <w:rPr>
          <w:rFonts w:ascii="Arial" w:hAnsi="Arial"/>
          <w:sz w:val="16"/>
          <w:szCs w:val="16"/>
        </w:rPr>
        <w:t>;</w:t>
      </w:r>
    </w:p>
    <w:p w14:paraId="5221748B" w14:textId="4B4D812A" w:rsidR="00A725D8" w:rsidRPr="00022CDB" w:rsidRDefault="00D76FC3" w:rsidP="00022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/>
          <w:sz w:val="16"/>
        </w:rPr>
      </w:pPr>
      <w:r w:rsidRPr="003C0327">
        <w:rPr>
          <w:rFonts w:ascii="Arial" w:hAnsi="Arial"/>
          <w:sz w:val="16"/>
          <w:szCs w:val="16"/>
        </w:rPr>
        <w:t>PROG</w:t>
      </w:r>
      <w:r w:rsidR="00106B01" w:rsidRPr="003C0327">
        <w:rPr>
          <w:rFonts w:ascii="Arial" w:hAnsi="Arial"/>
          <w:sz w:val="16"/>
          <w:szCs w:val="16"/>
        </w:rPr>
        <w:t>:</w:t>
      </w:r>
      <w:r w:rsidR="00106B01" w:rsidRPr="00022CDB">
        <w:rPr>
          <w:rFonts w:ascii="Arial" w:hAnsi="Arial"/>
          <w:sz w:val="16"/>
        </w:rPr>
        <w:t xml:space="preserve"> Liesbet Timan</w:t>
      </w:r>
    </w:p>
    <w:sectPr w:rsidR="00A725D8" w:rsidRPr="00022CDB" w:rsidSect="003A76B3">
      <w:footerReference w:type="default" r:id="rId10"/>
      <w:pgSz w:w="12240" w:h="15840" w:code="1"/>
      <w:pgMar w:top="124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2A865" w14:textId="77777777" w:rsidR="00022CDB" w:rsidRDefault="00022CDB">
      <w:r>
        <w:separator/>
      </w:r>
    </w:p>
  </w:endnote>
  <w:endnote w:type="continuationSeparator" w:id="0">
    <w:p w14:paraId="12C814DD" w14:textId="77777777" w:rsidR="00022CDB" w:rsidRDefault="00022CDB">
      <w:r>
        <w:continuationSeparator/>
      </w:r>
    </w:p>
  </w:endnote>
  <w:endnote w:type="continuationNotice" w:id="1">
    <w:p w14:paraId="0E902660" w14:textId="77777777" w:rsidR="00022CDB" w:rsidRDefault="00022C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0CB84" w14:textId="77777777" w:rsidR="00A725D8" w:rsidRPr="00F063A8" w:rsidRDefault="008511DC" w:rsidP="00F063A8">
    <w:pPr>
      <w:pStyle w:val="Voet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2B14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9C9DA" w14:textId="77777777" w:rsidR="00022CDB" w:rsidRDefault="00022CDB">
      <w:r>
        <w:separator/>
      </w:r>
    </w:p>
  </w:footnote>
  <w:footnote w:type="continuationSeparator" w:id="0">
    <w:p w14:paraId="5238A6F4" w14:textId="77777777" w:rsidR="00022CDB" w:rsidRDefault="00022CDB">
      <w:r>
        <w:continuationSeparator/>
      </w:r>
    </w:p>
  </w:footnote>
  <w:footnote w:type="continuationNotice" w:id="1">
    <w:p w14:paraId="67274B0F" w14:textId="77777777" w:rsidR="00022CDB" w:rsidRDefault="00022CD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67F8"/>
    <w:multiLevelType w:val="hybridMultilevel"/>
    <w:tmpl w:val="B8646C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F13F5"/>
    <w:multiLevelType w:val="hybridMultilevel"/>
    <w:tmpl w:val="80FA701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77003"/>
    <w:multiLevelType w:val="hybridMultilevel"/>
    <w:tmpl w:val="5D2A784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57BC8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E4E1EE5"/>
    <w:multiLevelType w:val="hybridMultilevel"/>
    <w:tmpl w:val="CB46C4BC"/>
    <w:lvl w:ilvl="0" w:tplc="0413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39745055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3C228E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1D0154A"/>
    <w:multiLevelType w:val="hybridMultilevel"/>
    <w:tmpl w:val="FB045B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63FE8"/>
    <w:multiLevelType w:val="hybridMultilevel"/>
    <w:tmpl w:val="B1EC3A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63279"/>
    <w:multiLevelType w:val="hybridMultilevel"/>
    <w:tmpl w:val="30F6AE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7209B"/>
    <w:multiLevelType w:val="hybridMultilevel"/>
    <w:tmpl w:val="66E86898"/>
    <w:lvl w:ilvl="0" w:tplc="0413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E5E22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3331E71"/>
    <w:multiLevelType w:val="hybridMultilevel"/>
    <w:tmpl w:val="FC1C56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816E5"/>
    <w:multiLevelType w:val="hybridMultilevel"/>
    <w:tmpl w:val="90AEC566"/>
    <w:lvl w:ilvl="0" w:tplc="0413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71D72656"/>
    <w:multiLevelType w:val="singleLevel"/>
    <w:tmpl w:val="BED6CC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065DDD"/>
    <w:multiLevelType w:val="hybridMultilevel"/>
    <w:tmpl w:val="579EC2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82543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6"/>
  </w:num>
  <w:num w:numId="3">
    <w:abstractNumId w:val="6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0"/>
  </w:num>
  <w:num w:numId="9">
    <w:abstractNumId w:val="12"/>
  </w:num>
  <w:num w:numId="10">
    <w:abstractNumId w:val="15"/>
  </w:num>
  <w:num w:numId="11">
    <w:abstractNumId w:val="9"/>
  </w:num>
  <w:num w:numId="12">
    <w:abstractNumId w:val="13"/>
  </w:num>
  <w:num w:numId="13">
    <w:abstractNumId w:val="10"/>
  </w:num>
  <w:num w:numId="14">
    <w:abstractNumId w:val="4"/>
  </w:num>
  <w:num w:numId="15">
    <w:abstractNumId w:val="8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1B7"/>
    <w:rsid w:val="00005655"/>
    <w:rsid w:val="000224A7"/>
    <w:rsid w:val="00022879"/>
    <w:rsid w:val="00022CDB"/>
    <w:rsid w:val="00023AEA"/>
    <w:rsid w:val="000242F4"/>
    <w:rsid w:val="00024EA3"/>
    <w:rsid w:val="00040385"/>
    <w:rsid w:val="000448A8"/>
    <w:rsid w:val="00051523"/>
    <w:rsid w:val="00052946"/>
    <w:rsid w:val="000602BA"/>
    <w:rsid w:val="00063C24"/>
    <w:rsid w:val="00066253"/>
    <w:rsid w:val="00091A21"/>
    <w:rsid w:val="000972DD"/>
    <w:rsid w:val="000A1B48"/>
    <w:rsid w:val="000A216A"/>
    <w:rsid w:val="000A7221"/>
    <w:rsid w:val="000B026E"/>
    <w:rsid w:val="000B7539"/>
    <w:rsid w:val="000C13BA"/>
    <w:rsid w:val="000C2B23"/>
    <w:rsid w:val="000D17CA"/>
    <w:rsid w:val="000D37FA"/>
    <w:rsid w:val="000E1721"/>
    <w:rsid w:val="000E2086"/>
    <w:rsid w:val="000F1AB1"/>
    <w:rsid w:val="0010159F"/>
    <w:rsid w:val="00106B01"/>
    <w:rsid w:val="001103F3"/>
    <w:rsid w:val="00110E2D"/>
    <w:rsid w:val="00114D17"/>
    <w:rsid w:val="00121E8D"/>
    <w:rsid w:val="0012214B"/>
    <w:rsid w:val="00122661"/>
    <w:rsid w:val="001257AD"/>
    <w:rsid w:val="00130D70"/>
    <w:rsid w:val="001313FD"/>
    <w:rsid w:val="00141106"/>
    <w:rsid w:val="00142015"/>
    <w:rsid w:val="00147B27"/>
    <w:rsid w:val="00153139"/>
    <w:rsid w:val="00174191"/>
    <w:rsid w:val="00175905"/>
    <w:rsid w:val="0017686F"/>
    <w:rsid w:val="00187F52"/>
    <w:rsid w:val="00193BA7"/>
    <w:rsid w:val="001A310C"/>
    <w:rsid w:val="001B0C99"/>
    <w:rsid w:val="001B2467"/>
    <w:rsid w:val="001B6318"/>
    <w:rsid w:val="001D3765"/>
    <w:rsid w:val="001D5D4A"/>
    <w:rsid w:val="001F4FC3"/>
    <w:rsid w:val="002108EC"/>
    <w:rsid w:val="0021571A"/>
    <w:rsid w:val="00220B8A"/>
    <w:rsid w:val="0022553A"/>
    <w:rsid w:val="00225EF1"/>
    <w:rsid w:val="002341E9"/>
    <w:rsid w:val="00242CD7"/>
    <w:rsid w:val="00244ACD"/>
    <w:rsid w:val="002478E1"/>
    <w:rsid w:val="002513CE"/>
    <w:rsid w:val="00274CA7"/>
    <w:rsid w:val="00283084"/>
    <w:rsid w:val="00284445"/>
    <w:rsid w:val="002A133F"/>
    <w:rsid w:val="002A5122"/>
    <w:rsid w:val="002C272F"/>
    <w:rsid w:val="002C4CF4"/>
    <w:rsid w:val="002C6937"/>
    <w:rsid w:val="002D7E7E"/>
    <w:rsid w:val="002F1FCC"/>
    <w:rsid w:val="002F477C"/>
    <w:rsid w:val="00301501"/>
    <w:rsid w:val="003046CE"/>
    <w:rsid w:val="00304F06"/>
    <w:rsid w:val="00313637"/>
    <w:rsid w:val="003232EC"/>
    <w:rsid w:val="00324546"/>
    <w:rsid w:val="00325A7B"/>
    <w:rsid w:val="00326130"/>
    <w:rsid w:val="00345834"/>
    <w:rsid w:val="00346413"/>
    <w:rsid w:val="0035178E"/>
    <w:rsid w:val="003517E3"/>
    <w:rsid w:val="003646C2"/>
    <w:rsid w:val="00375BE6"/>
    <w:rsid w:val="003961BA"/>
    <w:rsid w:val="003A73D0"/>
    <w:rsid w:val="003A76B3"/>
    <w:rsid w:val="003B0F79"/>
    <w:rsid w:val="003C0327"/>
    <w:rsid w:val="003C10D4"/>
    <w:rsid w:val="003D5E9F"/>
    <w:rsid w:val="003D72F4"/>
    <w:rsid w:val="003E6BC3"/>
    <w:rsid w:val="003F2BB1"/>
    <w:rsid w:val="003F6617"/>
    <w:rsid w:val="004040EF"/>
    <w:rsid w:val="00420653"/>
    <w:rsid w:val="00431EE4"/>
    <w:rsid w:val="00434537"/>
    <w:rsid w:val="00434E99"/>
    <w:rsid w:val="00437CAB"/>
    <w:rsid w:val="0044052B"/>
    <w:rsid w:val="00442C94"/>
    <w:rsid w:val="00443676"/>
    <w:rsid w:val="00444DC3"/>
    <w:rsid w:val="004541EC"/>
    <w:rsid w:val="0047070F"/>
    <w:rsid w:val="0047204F"/>
    <w:rsid w:val="00474A9A"/>
    <w:rsid w:val="00480EAF"/>
    <w:rsid w:val="00482B14"/>
    <w:rsid w:val="00484E4B"/>
    <w:rsid w:val="004900BC"/>
    <w:rsid w:val="004A0E0A"/>
    <w:rsid w:val="004A1A0C"/>
    <w:rsid w:val="004A32EA"/>
    <w:rsid w:val="004A4CD5"/>
    <w:rsid w:val="004B10DD"/>
    <w:rsid w:val="004B2A29"/>
    <w:rsid w:val="004B6588"/>
    <w:rsid w:val="004C0C13"/>
    <w:rsid w:val="004C1E75"/>
    <w:rsid w:val="004C3DC6"/>
    <w:rsid w:val="004C3DEF"/>
    <w:rsid w:val="004C5CEC"/>
    <w:rsid w:val="004D02AF"/>
    <w:rsid w:val="004D1184"/>
    <w:rsid w:val="004E3318"/>
    <w:rsid w:val="004E3A8E"/>
    <w:rsid w:val="004E584A"/>
    <w:rsid w:val="004F6A25"/>
    <w:rsid w:val="005100B8"/>
    <w:rsid w:val="005258BE"/>
    <w:rsid w:val="00531EE5"/>
    <w:rsid w:val="00532886"/>
    <w:rsid w:val="00541254"/>
    <w:rsid w:val="00545984"/>
    <w:rsid w:val="005512C3"/>
    <w:rsid w:val="00554A8E"/>
    <w:rsid w:val="005556F0"/>
    <w:rsid w:val="00555DEA"/>
    <w:rsid w:val="00560541"/>
    <w:rsid w:val="00563157"/>
    <w:rsid w:val="00566758"/>
    <w:rsid w:val="00566BC9"/>
    <w:rsid w:val="0057146B"/>
    <w:rsid w:val="00573465"/>
    <w:rsid w:val="00577C40"/>
    <w:rsid w:val="005872AE"/>
    <w:rsid w:val="0059214B"/>
    <w:rsid w:val="005A17E5"/>
    <w:rsid w:val="005A1E5D"/>
    <w:rsid w:val="005C7E46"/>
    <w:rsid w:val="005D042D"/>
    <w:rsid w:val="005D16EC"/>
    <w:rsid w:val="005D2A84"/>
    <w:rsid w:val="005D6291"/>
    <w:rsid w:val="005D67DD"/>
    <w:rsid w:val="005E2544"/>
    <w:rsid w:val="005E2E72"/>
    <w:rsid w:val="005F37F6"/>
    <w:rsid w:val="005F58AB"/>
    <w:rsid w:val="006045C8"/>
    <w:rsid w:val="00610BC3"/>
    <w:rsid w:val="006326F8"/>
    <w:rsid w:val="00643BE9"/>
    <w:rsid w:val="0064421A"/>
    <w:rsid w:val="00644FBD"/>
    <w:rsid w:val="00653470"/>
    <w:rsid w:val="006561AE"/>
    <w:rsid w:val="0065655F"/>
    <w:rsid w:val="00665EE1"/>
    <w:rsid w:val="00670265"/>
    <w:rsid w:val="0067254D"/>
    <w:rsid w:val="006752C1"/>
    <w:rsid w:val="006B12ED"/>
    <w:rsid w:val="006C1A62"/>
    <w:rsid w:val="006C5133"/>
    <w:rsid w:val="006C70F8"/>
    <w:rsid w:val="006D57F8"/>
    <w:rsid w:val="006F3B40"/>
    <w:rsid w:val="007023DA"/>
    <w:rsid w:val="007023F1"/>
    <w:rsid w:val="00705236"/>
    <w:rsid w:val="00706DDB"/>
    <w:rsid w:val="007075A8"/>
    <w:rsid w:val="00712D83"/>
    <w:rsid w:val="00713D29"/>
    <w:rsid w:val="00715150"/>
    <w:rsid w:val="0071599E"/>
    <w:rsid w:val="00716634"/>
    <w:rsid w:val="007233ED"/>
    <w:rsid w:val="00724937"/>
    <w:rsid w:val="007339F9"/>
    <w:rsid w:val="00734A7F"/>
    <w:rsid w:val="00744338"/>
    <w:rsid w:val="007446DA"/>
    <w:rsid w:val="00744732"/>
    <w:rsid w:val="007522A3"/>
    <w:rsid w:val="00755114"/>
    <w:rsid w:val="0075538B"/>
    <w:rsid w:val="007576B4"/>
    <w:rsid w:val="00757833"/>
    <w:rsid w:val="00757F95"/>
    <w:rsid w:val="00760D43"/>
    <w:rsid w:val="00764C74"/>
    <w:rsid w:val="0077775F"/>
    <w:rsid w:val="00777852"/>
    <w:rsid w:val="00784879"/>
    <w:rsid w:val="007B5B76"/>
    <w:rsid w:val="007B5C97"/>
    <w:rsid w:val="007B7B51"/>
    <w:rsid w:val="007C4284"/>
    <w:rsid w:val="007C6A07"/>
    <w:rsid w:val="007E1851"/>
    <w:rsid w:val="007E5242"/>
    <w:rsid w:val="007E6BE8"/>
    <w:rsid w:val="007F0415"/>
    <w:rsid w:val="007F3E10"/>
    <w:rsid w:val="007F64C8"/>
    <w:rsid w:val="008045B1"/>
    <w:rsid w:val="00812B7F"/>
    <w:rsid w:val="00813420"/>
    <w:rsid w:val="00823BEF"/>
    <w:rsid w:val="00837FE4"/>
    <w:rsid w:val="00847274"/>
    <w:rsid w:val="008479FE"/>
    <w:rsid w:val="008511DC"/>
    <w:rsid w:val="00853DC9"/>
    <w:rsid w:val="008675E3"/>
    <w:rsid w:val="0087756A"/>
    <w:rsid w:val="0088115A"/>
    <w:rsid w:val="0089628E"/>
    <w:rsid w:val="008A5F96"/>
    <w:rsid w:val="008B0B9E"/>
    <w:rsid w:val="008C0A1A"/>
    <w:rsid w:val="008C1D0B"/>
    <w:rsid w:val="008C5608"/>
    <w:rsid w:val="008D36E0"/>
    <w:rsid w:val="008E1E08"/>
    <w:rsid w:val="008E437C"/>
    <w:rsid w:val="008F2359"/>
    <w:rsid w:val="008F2D2E"/>
    <w:rsid w:val="00910471"/>
    <w:rsid w:val="009170EE"/>
    <w:rsid w:val="0092192D"/>
    <w:rsid w:val="00937618"/>
    <w:rsid w:val="009509EB"/>
    <w:rsid w:val="00951198"/>
    <w:rsid w:val="00957826"/>
    <w:rsid w:val="009678BA"/>
    <w:rsid w:val="00975748"/>
    <w:rsid w:val="009804AB"/>
    <w:rsid w:val="009813DC"/>
    <w:rsid w:val="009842E2"/>
    <w:rsid w:val="00993D8D"/>
    <w:rsid w:val="009970AF"/>
    <w:rsid w:val="00997D0B"/>
    <w:rsid w:val="009A148E"/>
    <w:rsid w:val="009A33E3"/>
    <w:rsid w:val="009A4BCE"/>
    <w:rsid w:val="009A6FD9"/>
    <w:rsid w:val="009B1548"/>
    <w:rsid w:val="009B4D65"/>
    <w:rsid w:val="009B7DF7"/>
    <w:rsid w:val="009C2AEB"/>
    <w:rsid w:val="009C36BB"/>
    <w:rsid w:val="009C7EEA"/>
    <w:rsid w:val="009D6EDC"/>
    <w:rsid w:val="009E55DA"/>
    <w:rsid w:val="009E7585"/>
    <w:rsid w:val="009F3225"/>
    <w:rsid w:val="009F6F52"/>
    <w:rsid w:val="00A02496"/>
    <w:rsid w:val="00A02DFC"/>
    <w:rsid w:val="00A05514"/>
    <w:rsid w:val="00A13B7A"/>
    <w:rsid w:val="00A170A6"/>
    <w:rsid w:val="00A24A68"/>
    <w:rsid w:val="00A26A4A"/>
    <w:rsid w:val="00A341B7"/>
    <w:rsid w:val="00A43777"/>
    <w:rsid w:val="00A701A4"/>
    <w:rsid w:val="00A701BA"/>
    <w:rsid w:val="00A725D8"/>
    <w:rsid w:val="00A774EC"/>
    <w:rsid w:val="00A77A32"/>
    <w:rsid w:val="00A84C88"/>
    <w:rsid w:val="00A86E8E"/>
    <w:rsid w:val="00AA2EF5"/>
    <w:rsid w:val="00AC01F6"/>
    <w:rsid w:val="00AC1A02"/>
    <w:rsid w:val="00AD71BA"/>
    <w:rsid w:val="00AE3C6F"/>
    <w:rsid w:val="00AE6C3F"/>
    <w:rsid w:val="00B2256C"/>
    <w:rsid w:val="00B23845"/>
    <w:rsid w:val="00B24104"/>
    <w:rsid w:val="00B52021"/>
    <w:rsid w:val="00B61B44"/>
    <w:rsid w:val="00B71F4D"/>
    <w:rsid w:val="00B766C8"/>
    <w:rsid w:val="00B83668"/>
    <w:rsid w:val="00B84C42"/>
    <w:rsid w:val="00B874D8"/>
    <w:rsid w:val="00B87DB2"/>
    <w:rsid w:val="00B95405"/>
    <w:rsid w:val="00BA20B7"/>
    <w:rsid w:val="00BA29BE"/>
    <w:rsid w:val="00BA741F"/>
    <w:rsid w:val="00BA7805"/>
    <w:rsid w:val="00BB2F5C"/>
    <w:rsid w:val="00BB7154"/>
    <w:rsid w:val="00BC66B6"/>
    <w:rsid w:val="00BD1B1A"/>
    <w:rsid w:val="00BD2417"/>
    <w:rsid w:val="00BD451D"/>
    <w:rsid w:val="00BD4BFC"/>
    <w:rsid w:val="00BD54E8"/>
    <w:rsid w:val="00BF5F0C"/>
    <w:rsid w:val="00BF73DD"/>
    <w:rsid w:val="00C0175E"/>
    <w:rsid w:val="00C02540"/>
    <w:rsid w:val="00C04EDE"/>
    <w:rsid w:val="00C217DD"/>
    <w:rsid w:val="00C225F9"/>
    <w:rsid w:val="00C2265F"/>
    <w:rsid w:val="00C271D8"/>
    <w:rsid w:val="00C303D2"/>
    <w:rsid w:val="00C314AE"/>
    <w:rsid w:val="00C323D4"/>
    <w:rsid w:val="00C333E3"/>
    <w:rsid w:val="00C42642"/>
    <w:rsid w:val="00C46D4E"/>
    <w:rsid w:val="00C553C2"/>
    <w:rsid w:val="00C922AF"/>
    <w:rsid w:val="00CC38EC"/>
    <w:rsid w:val="00CC4632"/>
    <w:rsid w:val="00CD4280"/>
    <w:rsid w:val="00CF020F"/>
    <w:rsid w:val="00CF4E22"/>
    <w:rsid w:val="00D02202"/>
    <w:rsid w:val="00D06CB8"/>
    <w:rsid w:val="00D2056F"/>
    <w:rsid w:val="00D22C77"/>
    <w:rsid w:val="00D247CA"/>
    <w:rsid w:val="00D24800"/>
    <w:rsid w:val="00D24AA2"/>
    <w:rsid w:val="00D25395"/>
    <w:rsid w:val="00D30178"/>
    <w:rsid w:val="00D325E8"/>
    <w:rsid w:val="00D329C5"/>
    <w:rsid w:val="00D415A6"/>
    <w:rsid w:val="00D50672"/>
    <w:rsid w:val="00D60629"/>
    <w:rsid w:val="00D64A11"/>
    <w:rsid w:val="00D67CB1"/>
    <w:rsid w:val="00D72BCB"/>
    <w:rsid w:val="00D73308"/>
    <w:rsid w:val="00D76B4F"/>
    <w:rsid w:val="00D76FC3"/>
    <w:rsid w:val="00D772A2"/>
    <w:rsid w:val="00D83AAF"/>
    <w:rsid w:val="00D84E3F"/>
    <w:rsid w:val="00D87327"/>
    <w:rsid w:val="00D9128A"/>
    <w:rsid w:val="00D924AF"/>
    <w:rsid w:val="00D93D1D"/>
    <w:rsid w:val="00DA5D75"/>
    <w:rsid w:val="00DA5E9C"/>
    <w:rsid w:val="00DA6EEE"/>
    <w:rsid w:val="00DC0080"/>
    <w:rsid w:val="00DC31D5"/>
    <w:rsid w:val="00DC32B9"/>
    <w:rsid w:val="00DC3CE7"/>
    <w:rsid w:val="00DD06DA"/>
    <w:rsid w:val="00DD1DF9"/>
    <w:rsid w:val="00DE1778"/>
    <w:rsid w:val="00DE359E"/>
    <w:rsid w:val="00DE5F19"/>
    <w:rsid w:val="00DF193A"/>
    <w:rsid w:val="00E05E4F"/>
    <w:rsid w:val="00E0613E"/>
    <w:rsid w:val="00E11B18"/>
    <w:rsid w:val="00E3400F"/>
    <w:rsid w:val="00E35750"/>
    <w:rsid w:val="00E3766F"/>
    <w:rsid w:val="00E37AFA"/>
    <w:rsid w:val="00E4179F"/>
    <w:rsid w:val="00E425C5"/>
    <w:rsid w:val="00E45102"/>
    <w:rsid w:val="00E63B3E"/>
    <w:rsid w:val="00E66518"/>
    <w:rsid w:val="00E67E98"/>
    <w:rsid w:val="00E738ED"/>
    <w:rsid w:val="00E75893"/>
    <w:rsid w:val="00E821DD"/>
    <w:rsid w:val="00E825AD"/>
    <w:rsid w:val="00E83177"/>
    <w:rsid w:val="00E8661C"/>
    <w:rsid w:val="00EA2904"/>
    <w:rsid w:val="00EA2C5C"/>
    <w:rsid w:val="00EA2FC4"/>
    <w:rsid w:val="00EA59A9"/>
    <w:rsid w:val="00EA5E1D"/>
    <w:rsid w:val="00EB5D9B"/>
    <w:rsid w:val="00EB6454"/>
    <w:rsid w:val="00EC1129"/>
    <w:rsid w:val="00EC12F5"/>
    <w:rsid w:val="00EC3E4A"/>
    <w:rsid w:val="00EC6CA5"/>
    <w:rsid w:val="00ED141D"/>
    <w:rsid w:val="00ED3D4D"/>
    <w:rsid w:val="00ED5FF5"/>
    <w:rsid w:val="00EE6D23"/>
    <w:rsid w:val="00EF5FA9"/>
    <w:rsid w:val="00F010D8"/>
    <w:rsid w:val="00F0579A"/>
    <w:rsid w:val="00F063A8"/>
    <w:rsid w:val="00F06FD1"/>
    <w:rsid w:val="00F13BF8"/>
    <w:rsid w:val="00F146D6"/>
    <w:rsid w:val="00F20205"/>
    <w:rsid w:val="00F317C5"/>
    <w:rsid w:val="00F3185C"/>
    <w:rsid w:val="00F42A9E"/>
    <w:rsid w:val="00F4353E"/>
    <w:rsid w:val="00F45BC5"/>
    <w:rsid w:val="00F45CF5"/>
    <w:rsid w:val="00F47172"/>
    <w:rsid w:val="00F527A6"/>
    <w:rsid w:val="00F55562"/>
    <w:rsid w:val="00F82BA3"/>
    <w:rsid w:val="00F82DCD"/>
    <w:rsid w:val="00F876AF"/>
    <w:rsid w:val="00F92C34"/>
    <w:rsid w:val="00FB180F"/>
    <w:rsid w:val="00FB3F33"/>
    <w:rsid w:val="00FC210E"/>
    <w:rsid w:val="00FC2B49"/>
    <w:rsid w:val="00FC2F0F"/>
    <w:rsid w:val="00FD1303"/>
    <w:rsid w:val="00FD31C0"/>
    <w:rsid w:val="00FE14C9"/>
    <w:rsid w:val="00FE6A72"/>
    <w:rsid w:val="00FE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F7C305-407B-47DC-8C10-DF0953AA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23BEF"/>
    <w:rPr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024EA3"/>
    <w:pPr>
      <w:keepNext/>
      <w:outlineLvl w:val="0"/>
    </w:pPr>
    <w:rPr>
      <w:rFonts w:ascii="Arial" w:hAnsi="Arial"/>
      <w:sz w:val="24"/>
    </w:rPr>
  </w:style>
  <w:style w:type="paragraph" w:styleId="Kop2">
    <w:name w:val="heading 2"/>
    <w:basedOn w:val="Standaard"/>
    <w:next w:val="Standaard"/>
    <w:link w:val="Kop2Char"/>
    <w:uiPriority w:val="99"/>
    <w:qFormat/>
    <w:rsid w:val="00DD06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DD06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91047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locked/>
    <w:rsid w:val="0091047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910471"/>
    <w:rPr>
      <w:rFonts w:ascii="Cambria" w:hAnsi="Cambria" w:cs="Times New Roman"/>
      <w:b/>
      <w:bCs/>
      <w:sz w:val="26"/>
      <w:szCs w:val="26"/>
    </w:rPr>
  </w:style>
  <w:style w:type="paragraph" w:styleId="Titel">
    <w:name w:val="Title"/>
    <w:basedOn w:val="Standaard"/>
    <w:link w:val="TitelChar"/>
    <w:uiPriority w:val="99"/>
    <w:qFormat/>
    <w:rsid w:val="00024EA3"/>
    <w:pPr>
      <w:jc w:val="center"/>
    </w:pPr>
    <w:rPr>
      <w:rFonts w:ascii="Arial" w:hAnsi="Arial"/>
      <w:sz w:val="28"/>
    </w:rPr>
  </w:style>
  <w:style w:type="character" w:customStyle="1" w:styleId="TitelChar">
    <w:name w:val="Titel Char"/>
    <w:basedOn w:val="Standaardalinea-lettertype"/>
    <w:link w:val="Titel"/>
    <w:uiPriority w:val="99"/>
    <w:locked/>
    <w:rsid w:val="00910471"/>
    <w:rPr>
      <w:rFonts w:ascii="Cambria" w:hAnsi="Cambria" w:cs="Times New Roman"/>
      <w:b/>
      <w:bCs/>
      <w:kern w:val="28"/>
      <w:sz w:val="32"/>
      <w:szCs w:val="32"/>
    </w:rPr>
  </w:style>
  <w:style w:type="paragraph" w:styleId="Ballontekst">
    <w:name w:val="Balloon Text"/>
    <w:basedOn w:val="Standaard"/>
    <w:link w:val="BallontekstChar"/>
    <w:uiPriority w:val="99"/>
    <w:semiHidden/>
    <w:rsid w:val="00A341B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910471"/>
    <w:rPr>
      <w:rFonts w:cs="Times New Roman"/>
      <w:sz w:val="2"/>
    </w:rPr>
  </w:style>
  <w:style w:type="table" w:styleId="Tabelraster">
    <w:name w:val="Table Grid"/>
    <w:basedOn w:val="Standaardtabel"/>
    <w:uiPriority w:val="99"/>
    <w:rsid w:val="00BA29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E11B1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910471"/>
    <w:rPr>
      <w:rFonts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rsid w:val="00E11B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F063A8"/>
    <w:rPr>
      <w:rFonts w:cs="Times New Roman"/>
    </w:rPr>
  </w:style>
  <w:style w:type="paragraph" w:styleId="Lijstalinea">
    <w:name w:val="List Paragraph"/>
    <w:basedOn w:val="Standaard"/>
    <w:uiPriority w:val="99"/>
    <w:qFormat/>
    <w:rsid w:val="00F13BF8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semiHidden/>
    <w:rsid w:val="00610BC3"/>
    <w:pPr>
      <w:shd w:val="clear" w:color="auto" w:fill="000080"/>
    </w:pPr>
    <w:rPr>
      <w:rFonts w:ascii="Tahoma" w:hAnsi="Tahoma" w:cs="Tahoma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locked/>
    <w:rsid w:val="00910471"/>
    <w:rPr>
      <w:rFonts w:cs="Times New Roman"/>
      <w:sz w:val="2"/>
    </w:rPr>
  </w:style>
  <w:style w:type="character" w:styleId="Hyperlink">
    <w:name w:val="Hyperlink"/>
    <w:basedOn w:val="Standaardalinea-lettertype"/>
    <w:uiPriority w:val="99"/>
    <w:rsid w:val="00225EF1"/>
    <w:rPr>
      <w:rFonts w:cs="Times New Roman"/>
      <w:color w:val="0000FF"/>
      <w:u w:val="single"/>
    </w:rPr>
  </w:style>
  <w:style w:type="character" w:styleId="GevolgdeHyperlink">
    <w:name w:val="FollowedHyperlink"/>
    <w:basedOn w:val="Standaardalinea-lettertype"/>
    <w:uiPriority w:val="99"/>
    <w:rsid w:val="009E7585"/>
    <w:rPr>
      <w:rFonts w:cs="Times New Roman"/>
      <w:color w:val="800080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84C8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84C8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84C8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84C8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84C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74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.uk/url?url=http://www.edevoorduchenne.nl/fotos-sporten-voor-duchenne-2013/&amp;rct=j&amp;frm=1&amp;q=&amp;esrc=s&amp;sa=U&amp;ei=iZUZVManJ4WB7QadrYDYBQ&amp;ved=0CBwQ9QEwAw&amp;usg=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99448-D562-4E83-AF2F-0039CC42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28D1C7D4</Template>
  <TotalTime>16</TotalTime>
  <Pages>5</Pages>
  <Words>970</Words>
  <Characters>7908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Overdrachtsdocument</vt:lpstr>
    </vt:vector>
  </TitlesOfParts>
  <Company>Gemeente Lelystad</Company>
  <LinksUpToDate>false</LinksUpToDate>
  <CharactersWithSpaces>8861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Overdrachtsdocument</dc:title>
  <dc:subject/>
  <dc:creator>vors</dc:creator>
  <cp:keywords/>
  <dc:description/>
  <cp:lastModifiedBy>Timan, Liesbet</cp:lastModifiedBy>
  <cp:revision>1</cp:revision>
  <cp:lastPrinted>2018-08-22T11:52:00Z</cp:lastPrinted>
  <dcterms:created xsi:type="dcterms:W3CDTF">2018-08-29T12:04:00Z</dcterms:created>
  <dcterms:modified xsi:type="dcterms:W3CDTF">2018-10-11T11:26:00Z</dcterms:modified>
</cp:coreProperties>
</file>